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66432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4AFFBF75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3823AF">
        <w:rPr>
          <w:rFonts w:cs="Arial"/>
          <w:b/>
          <w:color w:val="2F5496" w:themeColor="accent5" w:themeShade="BF"/>
          <w:sz w:val="36"/>
          <w:szCs w:val="32"/>
        </w:rPr>
        <w:t>Guia XML - Mensagem CC410A v1.1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A" w14:textId="0DA2A8A8" w:rsidR="001703D5" w:rsidRDefault="00FF1D7E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Anulação da declaração</w:t>
      </w:r>
    </w:p>
    <w:p w14:paraId="47F4F546" w14:textId="6CFAE2CA" w:rsidR="00767C7B" w:rsidRDefault="00767C7B" w:rsidP="007A4B9F">
      <w:pPr>
        <w:ind w:left="3969"/>
        <w:rPr>
          <w:rFonts w:cs="Arial"/>
          <w:b/>
          <w:color w:val="2F5496" w:themeColor="accent5" w:themeShade="BF"/>
          <w:sz w:val="28"/>
          <w:szCs w:val="24"/>
        </w:rPr>
      </w:pPr>
    </w:p>
    <w:p w14:paraId="6FDB6307" w14:textId="77777777" w:rsidR="00767C7B" w:rsidRDefault="00767C7B" w:rsidP="007A4B9F">
      <w:pPr>
        <w:ind w:left="3969"/>
        <w:rPr>
          <w:noProof/>
          <w:lang w:eastAsia="pt-PT"/>
        </w:rPr>
      </w:pPr>
    </w:p>
    <w:p w14:paraId="27CE207B" w14:textId="2C68682B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B25815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B25815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3823AF">
        <w:rPr>
          <w:rFonts w:cs="Arial"/>
          <w:color w:val="2F5496" w:themeColor="accent5" w:themeShade="BF"/>
          <w:sz w:val="36"/>
          <w:szCs w:val="40"/>
        </w:rPr>
        <w:t>01-03-2023</w:t>
      </w:r>
      <w:r w:rsidRPr="00B25815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leGrid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4323E3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35FD428F" w:rsidR="006A2AFC" w:rsidRDefault="00FF1D7E" w:rsidP="00B25815">
            <w:pPr>
              <w:spacing w:after="0"/>
            </w:pPr>
            <w:r>
              <w:fldChar w:fldCharType="begin"/>
            </w:r>
            <w:r>
              <w:instrText xml:space="preserve"> DOCPROPERTY Class \* CHARFORMAT </w:instrText>
            </w:r>
            <w:r>
              <w:fldChar w:fldCharType="separate"/>
            </w:r>
            <w:r w:rsidR="00063BDB">
              <w:t>100.10.600</w:t>
            </w:r>
            <w:r>
              <w:fldChar w:fldCharType="end"/>
            </w:r>
          </w:p>
        </w:tc>
      </w:tr>
      <w:tr w:rsidR="00E25666" w14:paraId="27CE2083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F12D6B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77777777" w:rsidR="00E25666" w:rsidRPr="00B25815" w:rsidRDefault="00E25666" w:rsidP="00F12D6B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795F8B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4323E3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4323E3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39792DF8" w:rsidR="006A2AFC" w:rsidRDefault="00FF1D7E" w:rsidP="004323E3">
            <w:pPr>
              <w:spacing w:after="0"/>
            </w:pPr>
            <w:r>
              <w:fldChar w:fldCharType="begin"/>
            </w:r>
            <w:r>
              <w:instrText xml:space="preserve"> DOCPROPERTY Versao  \* CHARFORMAT </w:instrText>
            </w:r>
            <w:r>
              <w:fldChar w:fldCharType="separate"/>
            </w:r>
            <w:r w:rsidR="00CB1A4E">
              <w:t>1.1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D2421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D2421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19CB358E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7F5D2A4D" w14:textId="77777777" w:rsidTr="00CD2421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D2421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D2421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D2421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D2421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8"/>
        <w:gridCol w:w="283"/>
        <w:gridCol w:w="1359"/>
        <w:gridCol w:w="59"/>
        <w:gridCol w:w="6095"/>
      </w:tblGrid>
      <w:tr w:rsidR="00CE079E" w14:paraId="2667B555" w14:textId="77777777" w:rsidTr="00CD2421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D2421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00CD2421">
        <w:trPr>
          <w:trHeight w:val="120"/>
        </w:trPr>
        <w:tc>
          <w:tcPr>
            <w:tcW w:w="141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D2421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01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D2421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00CD2421">
        <w:trPr>
          <w:trHeight w:val="253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59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6EC5B506" w:rsidR="00CE079E" w:rsidRPr="004176AD" w:rsidRDefault="00A77135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477E9B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477E9B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154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012E00FD" w:rsidR="00CE079E" w:rsidRPr="004176AD" w:rsidRDefault="00CB1A4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59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293C68C8" w:rsidR="00CE079E" w:rsidRPr="004176AD" w:rsidRDefault="003823AF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154" w:type="dxa"/>
            <w:gridSpan w:val="2"/>
            <w:tcBorders>
              <w:left w:val="nil"/>
              <w:right w:val="nil"/>
            </w:tcBorders>
            <w:vAlign w:val="center"/>
          </w:tcPr>
          <w:p w14:paraId="6A2D87AA" w14:textId="77777777" w:rsidR="003823AF" w:rsidRPr="00577616" w:rsidRDefault="003823AF" w:rsidP="003823A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77616">
              <w:rPr>
                <w:rFonts w:cs="Arial"/>
                <w:color w:val="000000" w:themeColor="text1"/>
                <w:sz w:val="18"/>
              </w:rPr>
              <w:t>Obrigatoriedade (OCF) alterada</w:t>
            </w:r>
            <w:r>
              <w:rPr>
                <w:rFonts w:cs="Arial"/>
                <w:color w:val="000000" w:themeColor="text1"/>
                <w:sz w:val="18"/>
              </w:rPr>
              <w:t>:</w:t>
            </w:r>
          </w:p>
          <w:p w14:paraId="6FBA7FB6" w14:textId="77777777" w:rsidR="003823AF" w:rsidRDefault="003823AF" w:rsidP="003823A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577616">
              <w:rPr>
                <w:rFonts w:cs="Arial"/>
                <w:color w:val="000000" w:themeColor="text1"/>
                <w:sz w:val="18"/>
              </w:rPr>
              <w:t>ED 17 10 000 000 - Estância aduaneira de supervisão/controlo: de O para C</w:t>
            </w:r>
            <w:r>
              <w:rPr>
                <w:rFonts w:cs="Arial"/>
                <w:color w:val="000000" w:themeColor="text1"/>
                <w:sz w:val="18"/>
              </w:rPr>
              <w:t>.</w:t>
            </w:r>
          </w:p>
          <w:p w14:paraId="60C26C17" w14:textId="77777777" w:rsidR="003823AF" w:rsidRDefault="003823AF" w:rsidP="003823AF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1DB99BAE" w14:textId="77777777" w:rsidR="003823AF" w:rsidRPr="00283BF1" w:rsidRDefault="003823AF" w:rsidP="003823AF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283BF1">
              <w:rPr>
                <w:rFonts w:cs="Arial"/>
                <w:color w:val="000000" w:themeColor="text1"/>
                <w:sz w:val="18"/>
                <w:szCs w:val="18"/>
              </w:rPr>
              <w:t>Código de ED corrigido referente ao Declarante:</w:t>
            </w:r>
          </w:p>
          <w:p w14:paraId="74961635" w14:textId="77777777" w:rsidR="003823AF" w:rsidRPr="00283BF1" w:rsidRDefault="003823AF" w:rsidP="003823AF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00283BF1">
              <w:rPr>
                <w:rFonts w:cs="Arial"/>
                <w:color w:val="000000" w:themeColor="text1"/>
                <w:sz w:val="18"/>
                <w:szCs w:val="18"/>
              </w:rPr>
              <w:t xml:space="preserve">Número de identificação: de 13 05 016 000 para 13 05 017 000 </w:t>
            </w:r>
          </w:p>
          <w:p w14:paraId="3541E1D8" w14:textId="3CDEF1B4" w:rsidR="00CE079E" w:rsidRPr="004176AD" w:rsidRDefault="003823AF" w:rsidP="003823A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283BF1">
              <w:rPr>
                <w:rFonts w:cs="Arial"/>
                <w:color w:val="000000" w:themeColor="text1"/>
                <w:sz w:val="18"/>
                <w:szCs w:val="18"/>
              </w:rPr>
              <w:t xml:space="preserve">Nome:                    </w:t>
            </w:r>
            <w:r>
              <w:rPr>
                <w:rFonts w:cs="Arial"/>
                <w:color w:val="000000" w:themeColor="text1"/>
                <w:sz w:val="18"/>
                <w:szCs w:val="18"/>
              </w:rPr>
              <w:t xml:space="preserve">          </w:t>
            </w:r>
            <w:r w:rsidRPr="00283BF1">
              <w:rPr>
                <w:rFonts w:cs="Arial"/>
                <w:color w:val="000000" w:themeColor="text1"/>
                <w:sz w:val="18"/>
                <w:szCs w:val="18"/>
              </w:rPr>
              <w:t>de 13 05 017 000 para 13 05 016 000</w:t>
            </w:r>
          </w:p>
        </w:tc>
      </w:tr>
      <w:tr w:rsidR="00CE079E" w:rsidRPr="004176AD" w14:paraId="0C9B4901" w14:textId="77777777" w:rsidTr="00CD2421">
        <w:trPr>
          <w:trHeight w:val="231"/>
        </w:trPr>
        <w:tc>
          <w:tcPr>
            <w:tcW w:w="17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77777777" w:rsidR="00CE079E" w:rsidRPr="004176AD" w:rsidRDefault="00CE079E" w:rsidP="00CD2421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</w:p>
        </w:tc>
        <w:tc>
          <w:tcPr>
            <w:tcW w:w="1359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  <w:tc>
          <w:tcPr>
            <w:tcW w:w="6154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5503C4A1" w14:textId="77777777" w:rsidR="00CE079E" w:rsidRPr="004176AD" w:rsidRDefault="00CE079E" w:rsidP="00CD2421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29485AFC" w14:textId="40374D48" w:rsidR="00CE079E" w:rsidRDefault="00CE079E" w:rsidP="00CE079E">
      <w:pPr>
        <w:jc w:val="center"/>
      </w:pPr>
    </w:p>
    <w:p w14:paraId="1B473B97" w14:textId="77777777" w:rsidR="00CE079E" w:rsidRDefault="00CE079E" w:rsidP="00CE079E">
      <w:pPr>
        <w:jc w:val="center"/>
        <w:rPr>
          <w:color w:val="000000" w:themeColor="text1"/>
        </w:rPr>
      </w:pPr>
    </w:p>
    <w:p w14:paraId="16C5C881" w14:textId="77777777" w:rsidR="00CE079E" w:rsidRDefault="00CE079E" w:rsidP="00CE079E">
      <w:pPr>
        <w:jc w:val="center"/>
        <w:rPr>
          <w:color w:val="000000" w:themeColor="text1"/>
        </w:rPr>
      </w:pPr>
    </w:p>
    <w:p w14:paraId="1FDA068E" w14:textId="77777777" w:rsidR="00CE079E" w:rsidRDefault="00CE079E" w:rsidP="00CE079E">
      <w:pPr>
        <w:jc w:val="center"/>
        <w:rPr>
          <w:color w:val="000000" w:themeColor="text1"/>
        </w:rPr>
      </w:pPr>
    </w:p>
    <w:p w14:paraId="0A3A3F3E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422A0A13" w14:textId="77777777" w:rsidR="00CE079E" w:rsidRDefault="00CE079E" w:rsidP="00CE079E">
      <w:pPr>
        <w:jc w:val="center"/>
        <w:rPr>
          <w:color w:val="000000" w:themeColor="text1"/>
        </w:rPr>
      </w:pPr>
    </w:p>
    <w:p w14:paraId="61D14501" w14:textId="77777777" w:rsidR="00CE079E" w:rsidRDefault="00CE079E" w:rsidP="00CE079E">
      <w:pPr>
        <w:jc w:val="center"/>
        <w:rPr>
          <w:color w:val="000000" w:themeColor="text1"/>
        </w:rPr>
      </w:pPr>
    </w:p>
    <w:p w14:paraId="345129DB" w14:textId="77777777" w:rsidR="00CE079E" w:rsidRDefault="00CE079E" w:rsidP="00CE079E">
      <w:pPr>
        <w:jc w:val="center"/>
        <w:rPr>
          <w:color w:val="000000" w:themeColor="text1"/>
        </w:rPr>
      </w:pPr>
    </w:p>
    <w:p w14:paraId="28BF7F04" w14:textId="77777777" w:rsidR="00CE079E" w:rsidRDefault="00CE079E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0C224454" w14:textId="77777777" w:rsidR="00CE079E" w:rsidRDefault="00CE079E" w:rsidP="00CE079E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49C8ADD" w14:textId="07D62FA2" w:rsidR="00CE079E" w:rsidRDefault="00CE079E" w:rsidP="006A2AFC"/>
    <w:p w14:paraId="3EEE0B74" w14:textId="38F6A273" w:rsidR="00CE079E" w:rsidRDefault="00CE079E" w:rsidP="006A2AFC"/>
    <w:p w14:paraId="68C2EDF7" w14:textId="2E27DC7D" w:rsidR="00CE079E" w:rsidRDefault="00CE079E" w:rsidP="006A2AFC"/>
    <w:p w14:paraId="27CE2088" w14:textId="77777777" w:rsidR="004A7982" w:rsidRDefault="004A7982" w:rsidP="004323E3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eastAsiaTheme="minorHAnsi" w:cstheme="minorBidi"/>
          <w:b w:val="0"/>
          <w:color w:val="auto"/>
          <w:sz w:val="20"/>
          <w:szCs w:val="20"/>
        </w:rPr>
        <w:id w:val="1118952794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5B33507E" w14:textId="77777777" w:rsidR="008125B7" w:rsidRDefault="008125B7" w:rsidP="00107319">
          <w:pPr>
            <w:pStyle w:val="TOCHeading"/>
            <w:numPr>
              <w:ilvl w:val="0"/>
              <w:numId w:val="0"/>
            </w:numPr>
            <w:ind w:right="-23"/>
          </w:pPr>
          <w:r>
            <w:t>ÍNDICE</w:t>
          </w:r>
        </w:p>
        <w:p w14:paraId="24D91E54" w14:textId="2276B460" w:rsidR="00503992" w:rsidRDefault="00107319">
          <w:pPr>
            <w:pStyle w:val="TOC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hyperlink w:anchor="_Toc128402151" w:history="1">
            <w:r w:rsidR="00503992" w:rsidRPr="007370AB">
              <w:rPr>
                <w:rStyle w:val="Hyperlink"/>
                <w:noProof/>
              </w:rPr>
              <w:t>1.</w:t>
            </w:r>
            <w:r w:rsidR="00503992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503992" w:rsidRPr="007370AB">
              <w:rPr>
                <w:rStyle w:val="Hyperlink"/>
                <w:noProof/>
              </w:rPr>
              <w:t>CC410A - Anulação da Declaração – Mapeamento da Mensagem de Anulação da Declaração</w:t>
            </w:r>
            <w:r w:rsidR="00503992">
              <w:rPr>
                <w:noProof/>
                <w:webHidden/>
              </w:rPr>
              <w:tab/>
            </w:r>
            <w:r w:rsidR="00503992">
              <w:rPr>
                <w:noProof/>
                <w:webHidden/>
              </w:rPr>
              <w:fldChar w:fldCharType="begin"/>
            </w:r>
            <w:r w:rsidR="00503992">
              <w:rPr>
                <w:noProof/>
                <w:webHidden/>
              </w:rPr>
              <w:instrText xml:space="preserve"> PAGEREF _Toc128402151 \h </w:instrText>
            </w:r>
            <w:r w:rsidR="00503992">
              <w:rPr>
                <w:noProof/>
                <w:webHidden/>
              </w:rPr>
            </w:r>
            <w:r w:rsidR="00503992">
              <w:rPr>
                <w:noProof/>
                <w:webHidden/>
              </w:rPr>
              <w:fldChar w:fldCharType="separate"/>
            </w:r>
            <w:r w:rsidR="00503992">
              <w:rPr>
                <w:noProof/>
                <w:webHidden/>
              </w:rPr>
              <w:t>4</w:t>
            </w:r>
            <w:r w:rsidR="00503992">
              <w:rPr>
                <w:noProof/>
                <w:webHidden/>
              </w:rPr>
              <w:fldChar w:fldCharType="end"/>
            </w:r>
          </w:hyperlink>
        </w:p>
        <w:p w14:paraId="386D4712" w14:textId="5BA89F06" w:rsidR="00503992" w:rsidRDefault="00FF1D7E">
          <w:pPr>
            <w:pStyle w:val="TOC1"/>
            <w:rPr>
              <w:rFonts w:eastAsiaTheme="minorEastAsia" w:cstheme="minorBidi"/>
              <w:b w:val="0"/>
              <w:bCs w:val="0"/>
              <w:i w:val="0"/>
              <w:iCs w:val="0"/>
              <w:noProof/>
              <w:sz w:val="22"/>
              <w:szCs w:val="22"/>
              <w:lang w:eastAsia="pt-PT"/>
            </w:rPr>
          </w:pPr>
          <w:hyperlink w:anchor="_Toc128402152" w:history="1">
            <w:r w:rsidR="00503992" w:rsidRPr="007370AB">
              <w:rPr>
                <w:rStyle w:val="Hyperlink"/>
                <w:noProof/>
              </w:rPr>
              <w:t>2.</w:t>
            </w:r>
            <w:r w:rsidR="00503992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sz w:val="22"/>
                <w:szCs w:val="22"/>
                <w:lang w:eastAsia="pt-PT"/>
              </w:rPr>
              <w:tab/>
            </w:r>
            <w:r w:rsidR="00503992" w:rsidRPr="007370AB">
              <w:rPr>
                <w:rStyle w:val="Hyperlink"/>
                <w:noProof/>
              </w:rPr>
              <w:t>Legenda</w:t>
            </w:r>
            <w:r w:rsidR="00503992">
              <w:rPr>
                <w:noProof/>
                <w:webHidden/>
              </w:rPr>
              <w:tab/>
            </w:r>
            <w:r w:rsidR="00503992">
              <w:rPr>
                <w:noProof/>
                <w:webHidden/>
              </w:rPr>
              <w:fldChar w:fldCharType="begin"/>
            </w:r>
            <w:r w:rsidR="00503992">
              <w:rPr>
                <w:noProof/>
                <w:webHidden/>
              </w:rPr>
              <w:instrText xml:space="preserve"> PAGEREF _Toc128402152 \h </w:instrText>
            </w:r>
            <w:r w:rsidR="00503992">
              <w:rPr>
                <w:noProof/>
                <w:webHidden/>
              </w:rPr>
            </w:r>
            <w:r w:rsidR="00503992">
              <w:rPr>
                <w:noProof/>
                <w:webHidden/>
              </w:rPr>
              <w:fldChar w:fldCharType="separate"/>
            </w:r>
            <w:r w:rsidR="00503992">
              <w:rPr>
                <w:noProof/>
                <w:webHidden/>
              </w:rPr>
              <w:t>6</w:t>
            </w:r>
            <w:r w:rsidR="00503992">
              <w:rPr>
                <w:noProof/>
                <w:webHidden/>
              </w:rPr>
              <w:fldChar w:fldCharType="end"/>
            </w:r>
          </w:hyperlink>
        </w:p>
        <w:p w14:paraId="78C582F1" w14:textId="534C4D1D" w:rsidR="008125B7" w:rsidRDefault="00107319" w:rsidP="00E456FA">
          <w:pPr>
            <w:jc w:val="both"/>
          </w:pPr>
          <w:r>
            <w:fldChar w:fldCharType="end"/>
          </w:r>
        </w:p>
      </w:sdtContent>
    </w:sdt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1B306BD4" w14:textId="77777777" w:rsidR="00701B37" w:rsidRPr="00701B37" w:rsidRDefault="00701B37" w:rsidP="00701B37">
      <w:pPr>
        <w:rPr>
          <w:lang w:val="en-US"/>
        </w:rPr>
      </w:pPr>
    </w:p>
    <w:p w14:paraId="2BEFED48" w14:textId="77777777" w:rsidR="00701B37" w:rsidRDefault="00701B37" w:rsidP="00701B37">
      <w:pPr>
        <w:rPr>
          <w:lang w:val="en-US"/>
        </w:rPr>
      </w:pPr>
    </w:p>
    <w:p w14:paraId="24C85434" w14:textId="77777777" w:rsidR="006A1F2B" w:rsidRPr="00CE16A4" w:rsidRDefault="006A1F2B" w:rsidP="006A1F2B">
      <w:pPr>
        <w:rPr>
          <w:b/>
          <w:sz w:val="28"/>
          <w:szCs w:val="28"/>
          <w:u w:val="single"/>
        </w:rPr>
      </w:pPr>
      <w:r w:rsidRPr="00CE16A4">
        <w:rPr>
          <w:sz w:val="28"/>
          <w:szCs w:val="28"/>
          <w:u w:val="single"/>
        </w:rPr>
        <w:t xml:space="preserve">Índice de Tabelas </w:t>
      </w:r>
    </w:p>
    <w:p w14:paraId="45072F27" w14:textId="3C76E145" w:rsidR="00503992" w:rsidRDefault="006A1F2B">
      <w:pPr>
        <w:pStyle w:val="TableofFigures"/>
        <w:tabs>
          <w:tab w:val="right" w:leader="dot" w:pos="9465"/>
        </w:tabs>
        <w:rPr>
          <w:rFonts w:eastAsiaTheme="minorEastAsia" w:cstheme="minorBidi"/>
          <w:smallCaps w:val="0"/>
          <w:noProof/>
          <w:sz w:val="22"/>
          <w:szCs w:val="22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128402148" w:history="1">
        <w:r w:rsidR="00503992" w:rsidRPr="003D7F63">
          <w:rPr>
            <w:rStyle w:val="Hyperlink"/>
            <w:noProof/>
          </w:rPr>
          <w:t>Tabela 1 – elementos de dados da mensagem cc410a</w:t>
        </w:r>
        <w:r w:rsidR="00503992">
          <w:rPr>
            <w:noProof/>
            <w:webHidden/>
          </w:rPr>
          <w:tab/>
        </w:r>
        <w:r w:rsidR="00503992">
          <w:rPr>
            <w:noProof/>
            <w:webHidden/>
          </w:rPr>
          <w:fldChar w:fldCharType="begin"/>
        </w:r>
        <w:r w:rsidR="00503992">
          <w:rPr>
            <w:noProof/>
            <w:webHidden/>
          </w:rPr>
          <w:instrText xml:space="preserve"> PAGEREF _Toc128402148 \h </w:instrText>
        </w:r>
        <w:r w:rsidR="00503992">
          <w:rPr>
            <w:noProof/>
            <w:webHidden/>
          </w:rPr>
        </w:r>
        <w:r w:rsidR="00503992">
          <w:rPr>
            <w:noProof/>
            <w:webHidden/>
          </w:rPr>
          <w:fldChar w:fldCharType="separate"/>
        </w:r>
        <w:r w:rsidR="00503992">
          <w:rPr>
            <w:noProof/>
            <w:webHidden/>
          </w:rPr>
          <w:t>5</w:t>
        </w:r>
        <w:r w:rsidR="00503992">
          <w:rPr>
            <w:noProof/>
            <w:webHidden/>
          </w:rPr>
          <w:fldChar w:fldCharType="end"/>
        </w:r>
      </w:hyperlink>
    </w:p>
    <w:p w14:paraId="0288C831" w14:textId="5411E66B" w:rsidR="00701B37" w:rsidRPr="006A1F2B" w:rsidRDefault="006A1F2B" w:rsidP="006A1F2B">
      <w:pPr>
        <w:sectPr w:rsidR="00701B37" w:rsidRPr="006A1F2B" w:rsidSect="00B450BB">
          <w:headerReference w:type="first" r:id="rId20"/>
          <w:footerReference w:type="first" r:id="rId21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  <w:r>
        <w:rPr>
          <w:b/>
          <w:bCs/>
          <w:smallCaps/>
          <w:noProof/>
          <w:lang w:val="en-US"/>
        </w:rPr>
        <w:fldChar w:fldCharType="end"/>
      </w:r>
      <w:r w:rsidR="00A1603E">
        <w:rPr>
          <w:b/>
          <w:bCs/>
          <w:smallCaps/>
          <w:noProof/>
          <w:lang w:val="en-US"/>
        </w:rPr>
        <w:tab/>
      </w:r>
      <w:r w:rsidR="00A1603E">
        <w:rPr>
          <w:b/>
          <w:bCs/>
          <w:smallCaps/>
          <w:noProof/>
          <w:lang w:val="en-US"/>
        </w:rPr>
        <w:tab/>
      </w:r>
    </w:p>
    <w:p w14:paraId="7148A296" w14:textId="77777777" w:rsidR="003823AF" w:rsidRDefault="003823AF" w:rsidP="003823AF">
      <w:pPr>
        <w:pStyle w:val="Heading1"/>
        <w:numPr>
          <w:ilvl w:val="0"/>
          <w:numId w:val="34"/>
        </w:numPr>
        <w:tabs>
          <w:tab w:val="clear" w:pos="720"/>
        </w:tabs>
        <w:ind w:left="432" w:hanging="432"/>
      </w:pPr>
      <w:bookmarkStart w:id="0" w:name="_Toc87352143"/>
      <w:bookmarkStart w:id="1" w:name="_Toc97545271"/>
      <w:bookmarkStart w:id="2" w:name="_Toc107238623"/>
      <w:bookmarkStart w:id="3" w:name="_Toc126225137"/>
      <w:bookmarkStart w:id="4" w:name="_Toc128402151"/>
      <w:bookmarkStart w:id="5" w:name="_Toc1769369223"/>
      <w:r>
        <w:lastRenderedPageBreak/>
        <w:t xml:space="preserve">CC410A - Anulação da Declaração – Mapeamento da Mensagem </w:t>
      </w:r>
      <w:bookmarkEnd w:id="0"/>
      <w:r>
        <w:t>de Anulação da Declaração</w:t>
      </w:r>
      <w:bookmarkEnd w:id="1"/>
      <w:bookmarkEnd w:id="2"/>
      <w:bookmarkEnd w:id="3"/>
      <w:bookmarkEnd w:id="4"/>
      <w:r>
        <w:t xml:space="preserve"> </w:t>
      </w:r>
      <w:bookmarkEnd w:id="5"/>
    </w:p>
    <w:p w14:paraId="50B44BD0" w14:textId="77777777" w:rsidR="00497C18" w:rsidRDefault="00497C18" w:rsidP="00497C18"/>
    <w:p w14:paraId="3C08A82D" w14:textId="77777777" w:rsidR="003823AF" w:rsidRDefault="003823AF" w:rsidP="003823AF">
      <w:r>
        <w:t>Mensagem para informar o Operado de Aceitação do pedido de Anulação da DAI ou Decisão de anulação da DAI: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5"/>
        <w:gridCol w:w="3726"/>
        <w:gridCol w:w="563"/>
        <w:gridCol w:w="809"/>
        <w:gridCol w:w="3608"/>
        <w:gridCol w:w="2687"/>
        <w:gridCol w:w="313"/>
      </w:tblGrid>
      <w:tr w:rsidR="003823AF" w14:paraId="0047FA8E" w14:textId="77777777" w:rsidTr="00193984">
        <w:trPr>
          <w:trHeight w:val="709"/>
          <w:tblHeader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207A0126" w14:textId="77777777" w:rsidR="003823AF" w:rsidRPr="00563BFF" w:rsidRDefault="003823AF" w:rsidP="0019398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bookmarkStart w:id="6" w:name="_Hlk105421196"/>
            <w:r w:rsidRPr="00563BFF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38ACE59" w14:textId="77777777" w:rsidR="003823AF" w:rsidRPr="00563BFF" w:rsidRDefault="003823AF" w:rsidP="0019398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3BFF">
              <w:rPr>
                <w:b/>
                <w:snapToGrid w:val="0"/>
                <w:color w:val="FFFFFF" w:themeColor="background1"/>
              </w:rPr>
              <w:t>GRUPOS E DADOS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F1AE101" w14:textId="77777777" w:rsidR="003823AF" w:rsidRPr="00563BFF" w:rsidRDefault="003823AF" w:rsidP="0019398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3BFF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536D7CD" w14:textId="77777777" w:rsidR="003823AF" w:rsidRPr="00563BFF" w:rsidRDefault="003823AF" w:rsidP="00193984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563BFF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401B7CD" w14:textId="77777777" w:rsidR="003823AF" w:rsidRPr="00563BFF" w:rsidRDefault="003823AF" w:rsidP="00193984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563BFF">
              <w:rPr>
                <w:b/>
                <w:color w:val="FFFFFF" w:themeColor="background1"/>
              </w:rPr>
              <w:t>TAGS XML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30F515A1" w14:textId="77777777" w:rsidR="003823AF" w:rsidRPr="00563BFF" w:rsidRDefault="003823AF" w:rsidP="00193984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563BFF">
              <w:rPr>
                <w:b/>
                <w:color w:val="FFFFFF" w:themeColor="background1"/>
              </w:rPr>
              <w:t>OBSERVAÇÕES</w:t>
            </w: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454B9961" w14:textId="77777777" w:rsidR="003823AF" w:rsidRPr="00563BFF" w:rsidRDefault="003823AF" w:rsidP="00193984">
            <w:pPr>
              <w:spacing w:before="60" w:after="60"/>
              <w:jc w:val="center"/>
              <w:rPr>
                <w:b/>
                <w:color w:val="FFFFFF" w:themeColor="background1"/>
              </w:rPr>
            </w:pPr>
            <w:r w:rsidRPr="00563BFF">
              <w:rPr>
                <w:b/>
                <w:color w:val="FFFFFF" w:themeColor="background1"/>
              </w:rPr>
              <w:t>P</w:t>
            </w:r>
          </w:p>
        </w:tc>
      </w:tr>
      <w:bookmarkEnd w:id="6"/>
      <w:tr w:rsidR="003823AF" w14:paraId="703E765D" w14:textId="77777777" w:rsidTr="00193984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63C4AB" w14:textId="77777777" w:rsidR="003823AF" w:rsidRDefault="003823AF" w:rsidP="00193984">
            <w:pPr>
              <w:rPr>
                <w:b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7CBEF8" w14:textId="77777777" w:rsidR="003823AF" w:rsidRDefault="003823AF" w:rsidP="00193984">
            <w:r>
              <w:rPr>
                <w:b/>
                <w:bCs/>
                <w:snapToGrid w:val="0"/>
                <w:color w:val="0000FF"/>
              </w:rPr>
              <w:t>CC410A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B71911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98D60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C15A71" w14:textId="77777777" w:rsidR="003823AF" w:rsidRDefault="003823AF" w:rsidP="0019398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&lt;CC410A&gt;</w:t>
            </w:r>
            <w: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B76E3A" w14:textId="77777777" w:rsidR="003823AF" w:rsidRDefault="003823AF" w:rsidP="00193984"/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0C845A" w14:textId="77777777" w:rsidR="003823AF" w:rsidRDefault="003823AF" w:rsidP="00193984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3823AF" w14:paraId="3C1CFC6A" w14:textId="77777777" w:rsidTr="00193984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4FCFCA" w14:textId="77777777" w:rsidR="003823AF" w:rsidRDefault="003823AF" w:rsidP="00193984"/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3318E" w14:textId="77777777" w:rsidR="003823AF" w:rsidRDefault="003823AF" w:rsidP="00193984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F0DEC5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9ED84C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DCC64E" w14:textId="77777777" w:rsidR="003823AF" w:rsidRDefault="003823AF" w:rsidP="0019398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&lt;messageHeader&gt;</w:t>
            </w:r>
            <w: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B09159" w14:textId="77777777" w:rsidR="003823AF" w:rsidRDefault="003823AF" w:rsidP="00193984"/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4FCA4" w14:textId="77777777" w:rsidR="003823AF" w:rsidRDefault="003823AF" w:rsidP="0019398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823AF" w14:paraId="286CD0A2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C4A5F" w14:textId="77777777" w:rsidR="003823AF" w:rsidRDefault="003823AF" w:rsidP="00193984"/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EC83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3ACD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7A2D0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E552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&lt;From&gt;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359E0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BAD1B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1C7E6D36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C98F0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10F8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Receptor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BD596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86A6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801F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FBBB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FFF1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11E10C3B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06DFC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82D53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7548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34AD6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ABB01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&lt;SendingDateAndTime&gt;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BEE0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B62FB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5561CA07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ED22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BDF95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D33BF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D272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31C4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&lt;MessageID&gt;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E839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A9923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0EDC5A33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04131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1B5B0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0650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2220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0F128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&lt;MessageType&gt;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0429B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FB30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4142D748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1073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CEE9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B741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2721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B1A31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&lt;CorrelationID&gt;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8B7B8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CF9AA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3D9FD4E4" w14:textId="77777777" w:rsidTr="00193984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49CDE8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D1492" w14:textId="77777777" w:rsidR="003823AF" w:rsidRDefault="003823AF" w:rsidP="00193984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BB1654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5486EF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9404F" w14:textId="77777777" w:rsidR="003823AF" w:rsidRDefault="003823AF" w:rsidP="0019398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&lt;ImportOperation&gt;</w:t>
            </w:r>
            <w: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50D76" w14:textId="77777777" w:rsidR="003823AF" w:rsidRDefault="003823AF" w:rsidP="00193984"/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D23DF6" w14:textId="77777777" w:rsidR="003823AF" w:rsidRDefault="003823AF" w:rsidP="0019398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823AF" w14:paraId="01AE3C0D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1674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4200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604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0A43F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FB32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r w:rsidRPr="00DB57ED">
              <w:rPr>
                <w:b/>
                <w:bCs/>
                <w:snapToGrid w:val="0"/>
                <w:szCs w:val="24"/>
              </w:rPr>
              <w:t>importCustomsOffice&gt;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A62D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CD50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6ADD488D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64DD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3739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5462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02CD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14C17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CB20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4A03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37BB840A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545FA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A724C" w14:textId="77777777" w:rsidR="003823AF" w:rsidRPr="004712D4" w:rsidRDefault="003823AF" w:rsidP="00193984">
            <w:pPr>
              <w:rPr>
                <w:b/>
                <w:bCs/>
                <w:color w:val="000000"/>
                <w:szCs w:val="24"/>
              </w:rPr>
            </w:pPr>
            <w:r w:rsidRPr="004712D4">
              <w:rPr>
                <w:b/>
                <w:bCs/>
                <w:color w:val="000000"/>
                <w:szCs w:val="24"/>
              </w:rPr>
              <w:t>Número de registo da declaração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855B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BD34B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B8EA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&lt;customsRegistrationNumber&gt;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3CC97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C7FB0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148D1091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C46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BEEB3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117A1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443B8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C794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5B85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E698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3B7EC735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138C3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B3927" w14:textId="77777777" w:rsidR="003823AF" w:rsidRPr="004712D4" w:rsidRDefault="003823AF" w:rsidP="00193984">
            <w:pPr>
              <w:rPr>
                <w:b/>
                <w:bCs/>
                <w:color w:val="000000"/>
                <w:szCs w:val="24"/>
              </w:rPr>
            </w:pPr>
            <w:r w:rsidRPr="004712D4">
              <w:rPr>
                <w:b/>
                <w:bCs/>
                <w:color w:val="000000"/>
                <w:szCs w:val="24"/>
              </w:rPr>
              <w:t>Data e Hora da Decisão de Anulação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5C5F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072C3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FA344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&lt;invalidationDecisionDateAndTime&gt;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74E6E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8ACED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6A6ECAC6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CFE32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71A5" w14:textId="77777777" w:rsidR="003823AF" w:rsidRPr="004712D4" w:rsidRDefault="003823AF" w:rsidP="00193984">
            <w:pPr>
              <w:rPr>
                <w:b/>
                <w:bCs/>
                <w:color w:val="000000"/>
                <w:szCs w:val="24"/>
              </w:rPr>
            </w:pPr>
            <w:r w:rsidRPr="004712D4">
              <w:rPr>
                <w:b/>
                <w:bCs/>
                <w:color w:val="000000"/>
                <w:szCs w:val="24"/>
              </w:rPr>
              <w:t>Data e Hora do Pedido de Anulação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4AA99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7962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AA194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&lt;invalidationRequestDateAndTime&gt;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AA11" w14:textId="77777777" w:rsidR="003823AF" w:rsidRPr="004712D4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A3F64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408C1691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5FA0D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6A2AE" w14:textId="77777777" w:rsidR="003823AF" w:rsidRPr="004712D4" w:rsidRDefault="003823AF" w:rsidP="00193984">
            <w:pPr>
              <w:rPr>
                <w:b/>
                <w:bCs/>
                <w:color w:val="000000"/>
                <w:szCs w:val="24"/>
              </w:rPr>
            </w:pPr>
            <w:r w:rsidRPr="004712D4">
              <w:rPr>
                <w:b/>
                <w:bCs/>
                <w:color w:val="000000"/>
                <w:szCs w:val="24"/>
              </w:rPr>
              <w:t>Anulação por iniciativa da administração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E4DE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81BEC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40F90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&lt;invalidationInitiatedByCustoms&gt;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5F7A2" w14:textId="77777777" w:rsidR="003823AF" w:rsidRPr="004712D4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9C01F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7BCD638E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A8015" w14:textId="77777777" w:rsidR="003823AF" w:rsidRDefault="003823AF" w:rsidP="00193984">
            <w:pPr>
              <w:rPr>
                <w:color w:val="000000"/>
                <w:szCs w:val="24"/>
              </w:rPr>
            </w:pP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8371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Justificação da anulação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F4969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264D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A13D8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&lt;invalidationJustification&gt;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FDF7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6C4EB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1C5B27AA" w14:textId="77777777" w:rsidTr="00193984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7125EA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84811" w14:textId="77777777" w:rsidR="003823AF" w:rsidRPr="004712D4" w:rsidRDefault="003823AF" w:rsidP="00193984">
            <w:r w:rsidRPr="004712D4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4712D4"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8187A5" w14:textId="77777777" w:rsidR="003823AF" w:rsidRDefault="003823AF" w:rsidP="00193984">
            <w:pPr>
              <w:jc w:val="center"/>
            </w:pPr>
            <w:r w:rsidRPr="00DF7F66">
              <w:rPr>
                <w:snapToGrid w:val="0"/>
                <w:color w:val="0000FF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3DAC1F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0D950" w14:textId="77777777" w:rsidR="003823AF" w:rsidRDefault="003823AF" w:rsidP="0019398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&lt;SupervisingCustomsOffice&gt;</w:t>
            </w:r>
            <w: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9D8071" w14:textId="77777777" w:rsidR="003823AF" w:rsidRDefault="003823AF" w:rsidP="00193984"/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55599A" w14:textId="77777777" w:rsidR="003823AF" w:rsidRDefault="003823AF" w:rsidP="0019398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823AF" w14:paraId="2E4C4D69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D5981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FA545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42832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70817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32FF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735E7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BD3E2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6B591580" w14:textId="77777777" w:rsidTr="00193984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2737C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553AAE" w14:textId="77777777" w:rsidR="003823AF" w:rsidRDefault="003823AF" w:rsidP="00193984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B90EDB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7BEC1C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1DAE16" w14:textId="77777777" w:rsidR="003823AF" w:rsidRDefault="003823AF" w:rsidP="0019398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&lt;Declarant&gt;</w:t>
            </w:r>
            <w: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AC5983" w14:textId="77777777" w:rsidR="003823AF" w:rsidRDefault="003823AF" w:rsidP="00193984"/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2B010" w14:textId="77777777" w:rsidR="003823AF" w:rsidRDefault="003823AF" w:rsidP="0019398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823AF" w14:paraId="1C61F0F3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AB879" w14:textId="77777777" w:rsidR="003823AF" w:rsidRDefault="003823AF" w:rsidP="0019398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13 05 017 000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E63A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2AF8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13525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0D077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A412B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2E397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5BDA15AA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4CA0" w14:textId="77777777" w:rsidR="003823AF" w:rsidRDefault="003823AF" w:rsidP="0019398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13 05 016 000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998B9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E21F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3B546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1B7E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17B2E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F5559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360ADD2B" w14:textId="77777777" w:rsidTr="00193984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7E0EE5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0E55DC" w14:textId="77777777" w:rsidR="003823AF" w:rsidRDefault="003823AF" w:rsidP="00193984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0BD9F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781C2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9D933" w14:textId="77777777" w:rsidR="003823AF" w:rsidRDefault="003823AF" w:rsidP="0019398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CE5EAF" w14:textId="77777777" w:rsidR="003823AF" w:rsidRDefault="003823AF" w:rsidP="00193984"/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131B4B" w14:textId="77777777" w:rsidR="003823AF" w:rsidRDefault="003823AF" w:rsidP="00193984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3823AF" w14:paraId="5FC5A035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9B0D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03929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A1E7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E3BF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60582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0E17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553B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3823AF" w14:paraId="648BC8D8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0010C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0381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0CAE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75E7B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06468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8CDD0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6AD9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3823AF" w14:paraId="5BFABCE3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E148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366B1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5E7B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067C7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A27FE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07EE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5E1F7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3823AF" w14:paraId="3A0649A7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D297B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D256F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CD52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E8CE5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FF952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C873F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482A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3823AF" w14:paraId="3110EE52" w14:textId="77777777" w:rsidTr="00193984">
        <w:trPr>
          <w:trHeight w:val="381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44FB5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B28388" w14:textId="77777777" w:rsidR="003823AF" w:rsidRDefault="003823AF" w:rsidP="00193984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6CDBC4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379C22" w14:textId="77777777" w:rsidR="003823AF" w:rsidRDefault="003823AF" w:rsidP="00193984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6DAB73" w14:textId="77777777" w:rsidR="003823AF" w:rsidRDefault="003823AF" w:rsidP="00193984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&lt;Representative&gt;</w:t>
            </w:r>
            <w:r>
              <w:t xml:space="preserve"> 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575895" w14:textId="77777777" w:rsidR="003823AF" w:rsidRDefault="003823AF" w:rsidP="00193984"/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E2512" w14:textId="77777777" w:rsidR="003823AF" w:rsidRDefault="003823AF" w:rsidP="00193984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3823AF" w14:paraId="544C8910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7DE7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F703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DFDBD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18B9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D3B9C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B7AD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1FD1" w14:textId="77777777" w:rsidR="003823AF" w:rsidRDefault="003823AF" w:rsidP="00193984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3823AF" w14:paraId="1514E0CE" w14:textId="77777777" w:rsidTr="00193984">
        <w:trPr>
          <w:trHeight w:val="382"/>
          <w:jc w:val="center"/>
        </w:trPr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197C" w14:textId="77777777" w:rsidR="003823AF" w:rsidRDefault="003823AF" w:rsidP="00193984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56864" w14:textId="77777777" w:rsidR="003823AF" w:rsidRDefault="003823AF" w:rsidP="00193984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7C9A" w14:textId="77777777" w:rsidR="003823AF" w:rsidRDefault="003823AF" w:rsidP="00193984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2E33B" w14:textId="77777777" w:rsidR="003823AF" w:rsidRDefault="003823AF" w:rsidP="00193984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2C9E" w14:textId="77777777" w:rsidR="003823AF" w:rsidRDefault="003823AF" w:rsidP="00193984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08F99" w14:textId="77777777" w:rsidR="003823AF" w:rsidRDefault="003823AF" w:rsidP="00193984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D77F" w14:textId="77777777" w:rsidR="003823AF" w:rsidRDefault="003823AF" w:rsidP="00193984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2486522E" w14:textId="691F09F4" w:rsidR="00DE46D4" w:rsidRDefault="006A1F2B" w:rsidP="006A1F2B">
      <w:pPr>
        <w:pStyle w:val="Caption"/>
        <w:jc w:val="center"/>
      </w:pPr>
      <w:bookmarkStart w:id="7" w:name="_Toc128402148"/>
      <w:r>
        <w:t xml:space="preserve">Tabela </w:t>
      </w:r>
      <w:r w:rsidR="00FF1D7E">
        <w:fldChar w:fldCharType="begin"/>
      </w:r>
      <w:r w:rsidR="00FF1D7E">
        <w:instrText xml:space="preserve"> SEQ Tabela \* ARABIC </w:instrText>
      </w:r>
      <w:r w:rsidR="00FF1D7E">
        <w:fldChar w:fldCharType="separate"/>
      </w:r>
      <w:r>
        <w:rPr>
          <w:noProof/>
        </w:rPr>
        <w:t>1</w:t>
      </w:r>
      <w:r w:rsidR="00FF1D7E">
        <w:rPr>
          <w:noProof/>
        </w:rPr>
        <w:fldChar w:fldCharType="end"/>
      </w:r>
      <w:r>
        <w:t xml:space="preserve"> – elementos de dados da mensagem cc4</w:t>
      </w:r>
      <w:r w:rsidR="003823AF">
        <w:t>10</w:t>
      </w:r>
      <w:r>
        <w:t>a</w:t>
      </w:r>
      <w:bookmarkEnd w:id="7"/>
    </w:p>
    <w:p w14:paraId="5A3F5A64" w14:textId="2E87DEED" w:rsidR="00DE46D4" w:rsidRDefault="00DE46D4" w:rsidP="004F7761">
      <w:pPr>
        <w:sectPr w:rsidR="00DE46D4" w:rsidSect="00351E87">
          <w:headerReference w:type="even" r:id="rId22"/>
          <w:footerReference w:type="even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</w:p>
    <w:p w14:paraId="625CE23C" w14:textId="77777777" w:rsidR="00B86E26" w:rsidRPr="00C35F7D" w:rsidRDefault="00B86E26" w:rsidP="00B86E26">
      <w:pPr>
        <w:pStyle w:val="Heading1"/>
        <w:numPr>
          <w:ilvl w:val="0"/>
          <w:numId w:val="34"/>
        </w:numPr>
        <w:tabs>
          <w:tab w:val="clear" w:pos="720"/>
        </w:tabs>
        <w:ind w:left="432" w:hanging="432"/>
      </w:pPr>
      <w:bookmarkStart w:id="8" w:name="_Toc107238333"/>
      <w:bookmarkStart w:id="9" w:name="_Toc128402152"/>
      <w:r w:rsidRPr="00C35F7D">
        <w:lastRenderedPageBreak/>
        <w:t>Legenda</w:t>
      </w:r>
      <w:bookmarkEnd w:id="8"/>
      <w:bookmarkEnd w:id="9"/>
    </w:p>
    <w:p w14:paraId="2D38BD53" w14:textId="77777777" w:rsidR="006A1F2B" w:rsidRDefault="006A1F2B" w:rsidP="006A1F2B">
      <w:pPr>
        <w:spacing w:before="120" w:after="0" w:line="360" w:lineRule="auto"/>
        <w:ind w:left="357"/>
        <w:rPr>
          <w:b/>
        </w:rPr>
      </w:pPr>
    </w:p>
    <w:p w14:paraId="182205C5" w14:textId="1C8B75F3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6C44059E" w14:textId="77777777" w:rsidR="005E35CB" w:rsidRPr="004E460D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0898814D" w14:textId="77777777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5DA52709" w14:textId="77777777" w:rsidR="005E35CB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23D769B9" w14:textId="77777777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19FFB5CD" w14:textId="77777777" w:rsidR="005E35CB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01EE39EA" w14:textId="77777777" w:rsidR="005E35CB" w:rsidRDefault="005E35CB" w:rsidP="005E35CB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2B308194" w14:textId="77777777" w:rsidR="005E35CB" w:rsidRDefault="005E35CB" w:rsidP="005E35CB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7EE7CDC0" w14:textId="77777777" w:rsidR="005E35CB" w:rsidRDefault="005E35CB" w:rsidP="005E35CB">
      <w:pPr>
        <w:numPr>
          <w:ilvl w:val="0"/>
          <w:numId w:val="3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1DCD3E6E" w14:textId="77777777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65E0C937" w14:textId="77777777" w:rsidR="005E35CB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7B943937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0063E4F3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1352FC65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71A9786B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0D7DA541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28396863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>data no formato XML Schema (AAAA-MM-DD)</w:t>
      </w:r>
    </w:p>
    <w:p w14:paraId="3D66532A" w14:textId="77777777" w:rsidR="005E35CB" w:rsidRDefault="005E35CB" w:rsidP="005E35CB">
      <w:pPr>
        <w:numPr>
          <w:ilvl w:val="0"/>
          <w:numId w:val="3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dateTime -&gt; </w:t>
      </w:r>
      <w:r>
        <w:rPr>
          <w:bCs/>
        </w:rPr>
        <w:t>data/hora no formato XML Schema (AAAA-MM-DDThh:mm:ss[-mm:mm])</w:t>
      </w:r>
    </w:p>
    <w:p w14:paraId="19914AC0" w14:textId="77777777" w:rsidR="005E35CB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bookmarkStart w:id="10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75ED6F14" w14:textId="77777777" w:rsidR="005E35CB" w:rsidRPr="00FC5BE3" w:rsidRDefault="005E35CB" w:rsidP="005E35CB">
      <w:pPr>
        <w:numPr>
          <w:ilvl w:val="0"/>
          <w:numId w:val="3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&lt;messageHeader&gt;</w:t>
      </w:r>
      <w:r w:rsidRPr="00BC2801">
        <w:t xml:space="preserve"> </w:t>
      </w:r>
    </w:p>
    <w:p w14:paraId="30CB4F79" w14:textId="77777777" w:rsidR="005E35CB" w:rsidRPr="00FC5BE3" w:rsidRDefault="005E35CB" w:rsidP="005E35CB">
      <w:pPr>
        <w:numPr>
          <w:ilvl w:val="0"/>
          <w:numId w:val="3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02B49C85" w14:textId="77777777" w:rsidR="005E35CB" w:rsidRPr="00FC5BE3" w:rsidRDefault="005E35CB" w:rsidP="005E35CB">
      <w:pPr>
        <w:numPr>
          <w:ilvl w:val="0"/>
          <w:numId w:val="3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65E53956" w14:textId="77777777" w:rsidR="005E35CB" w:rsidRPr="00FC5BE3" w:rsidRDefault="005E35CB" w:rsidP="005E35CB">
      <w:pPr>
        <w:numPr>
          <w:ilvl w:val="0"/>
          <w:numId w:val="36"/>
        </w:numPr>
        <w:tabs>
          <w:tab w:val="num" w:pos="720"/>
        </w:tabs>
        <w:spacing w:after="0" w:line="360" w:lineRule="auto"/>
      </w:pPr>
      <w:r w:rsidRPr="00FC5BE3">
        <w:t>Indica o nível de profundidade de uma tag.</w:t>
      </w:r>
    </w:p>
    <w:p w14:paraId="25D579BA" w14:textId="5AC0A5FC" w:rsidR="005E35CB" w:rsidRDefault="005E35CB" w:rsidP="005E35CB">
      <w:pPr>
        <w:numPr>
          <w:ilvl w:val="0"/>
          <w:numId w:val="39"/>
        </w:numPr>
        <w:spacing w:after="0" w:line="360" w:lineRule="auto"/>
        <w:ind w:left="1068"/>
      </w:pPr>
      <w:r>
        <w:t>&lt;</w:t>
      </w:r>
      <w:r w:rsidRPr="76598A0F">
        <w:rPr>
          <w:b/>
          <w:bCs/>
        </w:rPr>
        <w:t>CC4</w:t>
      </w:r>
      <w:r w:rsidR="003823AF">
        <w:rPr>
          <w:b/>
          <w:bCs/>
        </w:rPr>
        <w:t>10</w:t>
      </w:r>
      <w:r w:rsidRPr="76598A0F">
        <w:rPr>
          <w:b/>
          <w:bCs/>
        </w:rPr>
        <w:t>A</w:t>
      </w:r>
      <w:r>
        <w:t>&gt; tem profundidade 1. Os elementos &lt;</w:t>
      </w:r>
      <w:r w:rsidRPr="76598A0F">
        <w:rPr>
          <w:b/>
          <w:bCs/>
        </w:rPr>
        <w:t>messageHeader</w:t>
      </w:r>
      <w:r>
        <w:t>&gt; e &lt;</w:t>
      </w:r>
      <w:r w:rsidRPr="76598A0F">
        <w:rPr>
          <w:b/>
          <w:bCs/>
        </w:rPr>
        <w:t>ImportOperation</w:t>
      </w:r>
      <w:r>
        <w:t>&gt; tem profundidade 2. O elemento &lt;</w:t>
      </w:r>
      <w:r w:rsidRPr="76598A0F">
        <w:rPr>
          <w:b/>
          <w:bCs/>
        </w:rPr>
        <w:t>From</w:t>
      </w:r>
      <w:r>
        <w:t>&gt; (que se encontra dentro do ‘</w:t>
      </w:r>
      <w:r w:rsidRPr="76598A0F">
        <w:rPr>
          <w:b/>
          <w:bCs/>
        </w:rPr>
        <w:t>messageHeader</w:t>
      </w:r>
      <w:r>
        <w:t xml:space="preserve">’) tem profundidade 3. </w:t>
      </w:r>
    </w:p>
    <w:bookmarkEnd w:id="10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55096" w14:textId="77777777" w:rsidR="009E50C6" w:rsidRDefault="009E50C6" w:rsidP="00E91D07">
      <w:pPr>
        <w:spacing w:after="0" w:line="240" w:lineRule="auto"/>
      </w:pPr>
      <w:r>
        <w:separator/>
      </w:r>
    </w:p>
  </w:endnote>
  <w:endnote w:type="continuationSeparator" w:id="0">
    <w:p w14:paraId="713E682F" w14:textId="77777777" w:rsidR="009E50C6" w:rsidRDefault="009E50C6" w:rsidP="00E91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5F331425" w:rsidR="00C9209D" w:rsidRDefault="007A0EE3" w:rsidP="00D350F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24252F7A" w:rsidR="00B74B66" w:rsidRDefault="006140E6" w:rsidP="002A1562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3823A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5B8D17DF" w:rsidR="00B74B66" w:rsidRDefault="00C9209D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Footer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38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39"/>
      <w:gridCol w:w="2524"/>
      <w:gridCol w:w="6017"/>
    </w:tblGrid>
    <w:tr w:rsidR="00C9209D" w14:paraId="27CE20E2" w14:textId="77777777" w:rsidTr="00B35A7E">
      <w:trPr>
        <w:trHeight w:val="282"/>
      </w:trPr>
      <w:tc>
        <w:tcPr>
          <w:tcW w:w="13380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63A9CC64" w:rsidR="00C9209D" w:rsidRPr="006140E6" w:rsidRDefault="00C9209D" w:rsidP="007A0EE3">
          <w:pPr>
            <w:pStyle w:val="Footer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8"/>
            </w:rPr>
            <w:instrText>5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B35A7E">
      <w:trPr>
        <w:trHeight w:val="262"/>
      </w:trPr>
      <w:tc>
        <w:tcPr>
          <w:tcW w:w="483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Footer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252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4E1CD855" w:rsidR="00B74B66" w:rsidRDefault="00C9209D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601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5D8D6814" w:rsidR="00B74B66" w:rsidRPr="002A1562" w:rsidRDefault="002A1562" w:rsidP="002A1562">
          <w:pPr>
            <w:pStyle w:val="Footer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3823A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Footer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20E9" w14:textId="3EB2746B" w:rsidR="00D350F7" w:rsidRDefault="000D7F24">
    <w:pPr>
      <w:pStyle w:val="Footer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FF7B1A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4A1D3E63" w:rsidR="00D44340" w:rsidRPr="006140E6" w:rsidRDefault="00D44340" w:rsidP="00F67034">
          <w:pPr>
            <w:pStyle w:val="Footer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8"/>
            </w:rPr>
            <w:instrText>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Footer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726BC294" w:rsidR="00D44340" w:rsidRDefault="00D44340" w:rsidP="00F67034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7875CE4E" w:rsidR="00D44340" w:rsidRPr="002A1562" w:rsidRDefault="00D44340" w:rsidP="00F67034">
          <w:pPr>
            <w:pStyle w:val="Footer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3823A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Footer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4B944203" w:rsidR="000D733E" w:rsidRDefault="000D733E" w:rsidP="00D350F7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3823AF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3823A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7FE57E25" w:rsidR="000D733E" w:rsidRDefault="000D733E" w:rsidP="002A1562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6A1F2B">
            <w:rPr>
              <w:sz w:val="18"/>
            </w:rPr>
            <w:t>01-02-2023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26DC81CB" w:rsidR="000D733E" w:rsidRDefault="000D733E" w:rsidP="002A1562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Footer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50CE5C60" w:rsidR="00B35A7E" w:rsidRDefault="00B35A7E" w:rsidP="00B35A7E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51704F5C" w:rsidR="00B35A7E" w:rsidRDefault="00B35A7E" w:rsidP="00B35A7E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3823A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14B9CC88" w:rsidR="00B35A7E" w:rsidRDefault="00B35A7E" w:rsidP="00B35A7E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Footer"/>
      <w:rPr>
        <w:sz w:val="2"/>
        <w:szCs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5E35CB" w14:paraId="6F8C0EA4" w14:textId="77777777" w:rsidTr="003C3A64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C7FD7F2" w14:textId="35388E76" w:rsidR="005E35CB" w:rsidRDefault="005E35CB" w:rsidP="005E35CB">
          <w:pPr>
            <w:pStyle w:val="Footer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8"/>
            </w:rPr>
            <w:instrText>6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FF1D7E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5E35CB" w14:paraId="202E5DD6" w14:textId="77777777" w:rsidTr="003C3A64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B1A9E77" w14:textId="036083FF" w:rsidR="005E35CB" w:rsidRDefault="005E35CB" w:rsidP="005E35CB">
          <w:pPr>
            <w:pStyle w:val="Footer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3823AF">
            <w:rPr>
              <w:sz w:val="18"/>
            </w:rPr>
            <w:t>01-03-2023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73E22DA" w14:textId="74BA1258" w:rsidR="005E35CB" w:rsidRDefault="005E35CB" w:rsidP="005E35CB">
          <w:pPr>
            <w:pStyle w:val="Footer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A1F2B">
            <w:rPr>
              <w:sz w:val="18"/>
            </w:rPr>
            <w:t>1.1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5CC0D7E" w14:textId="77777777" w:rsidR="005E35CB" w:rsidRDefault="005E35CB" w:rsidP="005E35CB">
          <w:pPr>
            <w:pStyle w:val="Footer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99DC5" w14:textId="77777777" w:rsidR="009E50C6" w:rsidRDefault="009E50C6" w:rsidP="00E91D07">
      <w:pPr>
        <w:spacing w:after="0" w:line="240" w:lineRule="auto"/>
      </w:pPr>
      <w:r>
        <w:separator/>
      </w:r>
    </w:p>
  </w:footnote>
  <w:footnote w:type="continuationSeparator" w:id="0">
    <w:p w14:paraId="13F12236" w14:textId="77777777" w:rsidR="009E50C6" w:rsidRDefault="009E50C6" w:rsidP="00E91D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Header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Header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4F37742E" w:rsidR="00011AEE" w:rsidRPr="00A4106B" w:rsidRDefault="006140E6" w:rsidP="006140E6">
          <w:pPr>
            <w:pStyle w:val="Header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3823AF">
            <w:rPr>
              <w:rFonts w:eastAsia="Adobe Heiti Std R" w:cs="Arial"/>
              <w:color w:val="7F7F7F"/>
            </w:rPr>
            <w:t>Guia XML - Mensagem CC410A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Header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4144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A45A8" w14:textId="77777777" w:rsidR="00640F89" w:rsidRPr="00A4106B" w:rsidRDefault="00640F89" w:rsidP="00640F89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9504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704FB718" w:rsidR="00640F89" w:rsidRDefault="00640F89" w:rsidP="00640F89">
    <w:pPr>
      <w:pStyle w:val="Header"/>
      <w:pBdr>
        <w:bottom w:val="dotted" w:sz="4" w:space="1" w:color="auto"/>
      </w:pBdr>
      <w:spacing w:after="0" w:line="240" w:lineRule="auto"/>
      <w:jc w:val="right"/>
    </w:pPr>
    <w:r w:rsidRPr="00BF5281">
      <w:rPr>
        <w:rFonts w:eastAsia="Adobe Heiti Std R" w:cs="Arial"/>
        <w:color w:val="7F7F7F"/>
      </w:rPr>
      <w:fldChar w:fldCharType="begin"/>
    </w:r>
    <w:r w:rsidRPr="00BF5281">
      <w:rPr>
        <w:rFonts w:eastAsia="Adobe Heiti Std R" w:cs="Arial"/>
        <w:color w:val="7F7F7F"/>
      </w:rPr>
      <w:instrText xml:space="preserve"> DOCPROPERTY NomeManual \* CHARFORMAT </w:instrText>
    </w:r>
    <w:r w:rsidRPr="00BF5281">
      <w:rPr>
        <w:rFonts w:eastAsia="Adobe Heiti Std R" w:cs="Arial"/>
        <w:color w:val="7F7F7F"/>
      </w:rPr>
      <w:fldChar w:fldCharType="separate"/>
    </w:r>
    <w:r w:rsidR="003823AF">
      <w:rPr>
        <w:rFonts w:eastAsia="Adobe Heiti Std R" w:cs="Arial"/>
        <w:color w:val="7F7F7F"/>
      </w:rPr>
      <w:t>Guia XML - Mensagem CC410A v1.1</w:t>
    </w:r>
    <w:r w:rsidRPr="00BF5281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F47C" w14:textId="77777777" w:rsidR="003823AF" w:rsidRDefault="003823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C3590" w14:textId="77777777" w:rsidR="00D44340" w:rsidRPr="00A4106B" w:rsidRDefault="00D44340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131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4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2F97DDBB" w:rsidR="00D44340" w:rsidRDefault="00D44340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3823AF">
      <w:rPr>
        <w:rFonts w:eastAsia="Adobe Heiti Std R" w:cs="Arial"/>
        <w:color w:val="7F7F7F"/>
      </w:rPr>
      <w:t>Guia XML - Mensagem CC410A v1.1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Header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Header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593F9E28" w:rsidR="00230FC6" w:rsidRPr="00A4106B" w:rsidRDefault="00230FC6" w:rsidP="006140E6">
          <w:pPr>
            <w:pStyle w:val="Header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6A1F2B">
            <w:rPr>
              <w:rFonts w:eastAsia="Adobe Heiti Std R" w:cs="Arial"/>
              <w:color w:val="7F7F7F"/>
            </w:rPr>
            <w:t>Guia XML - Mensagem CC432A v1.1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Header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5408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24630" w14:textId="77777777" w:rsidR="00351E87" w:rsidRPr="00A4106B" w:rsidRDefault="00351E87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3360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1C1D5013" w:rsidR="00351E87" w:rsidRDefault="00351E87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3823AF">
      <w:rPr>
        <w:rFonts w:eastAsia="Adobe Heiti Std R" w:cs="Arial"/>
        <w:color w:val="7F7F7F"/>
      </w:rPr>
      <w:t>Guia XML - Mensagem CC410A v1.1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BF11C" w14:textId="77777777" w:rsidR="004F7761" w:rsidRPr="00A4106B" w:rsidRDefault="004F7761" w:rsidP="00F67034">
    <w:pPr>
      <w:pStyle w:val="Header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67456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1385365A" w:rsidR="004F7761" w:rsidRDefault="004F7761" w:rsidP="00F67034">
    <w:pPr>
      <w:pStyle w:val="Header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3823AF">
      <w:rPr>
        <w:rFonts w:eastAsia="Adobe Heiti Std R" w:cs="Arial"/>
        <w:color w:val="7F7F7F"/>
      </w:rPr>
      <w:t>Guia XML - Mensagem CC410A v1.1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262252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67A9DA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49C4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626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12092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DAE29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81074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BC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0EA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17EA8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0E283BFE"/>
    <w:multiLevelType w:val="multilevel"/>
    <w:tmpl w:val="0816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9B755D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4" w15:restartNumberingAfterBreak="0">
    <w:nsid w:val="218D4F3A"/>
    <w:multiLevelType w:val="hybridMultilevel"/>
    <w:tmpl w:val="9352282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EA9329F"/>
    <w:multiLevelType w:val="hybridMultilevel"/>
    <w:tmpl w:val="305A6F36"/>
    <w:lvl w:ilvl="0" w:tplc="E27C6FCE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60B"/>
    <w:multiLevelType w:val="hybridMultilevel"/>
    <w:tmpl w:val="65CA4C3E"/>
    <w:lvl w:ilvl="0" w:tplc="9372F3BE">
      <w:start w:val="2"/>
      <w:numFmt w:val="decimal"/>
      <w:lvlText w:val="%1.1."/>
      <w:lvlJc w:val="left"/>
      <w:pPr>
        <w:ind w:left="6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C30F3"/>
    <w:multiLevelType w:val="hybridMultilevel"/>
    <w:tmpl w:val="18860F82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16615F6"/>
    <w:multiLevelType w:val="multilevel"/>
    <w:tmpl w:val="B0064E56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Heading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2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3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4" w15:restartNumberingAfterBreak="0">
    <w:nsid w:val="57D71F6A"/>
    <w:multiLevelType w:val="singleLevel"/>
    <w:tmpl w:val="08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50429F"/>
    <w:multiLevelType w:val="hybridMultilevel"/>
    <w:tmpl w:val="42DC556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9A12249"/>
    <w:multiLevelType w:val="singleLevel"/>
    <w:tmpl w:val="0816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8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F7B042F"/>
    <w:multiLevelType w:val="hybridMultilevel"/>
    <w:tmpl w:val="E78200D6"/>
    <w:lvl w:ilvl="0" w:tplc="BF04AA1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D5FBD"/>
    <w:multiLevelType w:val="hybridMultilevel"/>
    <w:tmpl w:val="2384FCB8"/>
    <w:lvl w:ilvl="0" w:tplc="F50463E0">
      <w:start w:val="2"/>
      <w:numFmt w:val="decimal"/>
      <w:lvlText w:val="%1.1."/>
      <w:lvlJc w:val="left"/>
      <w:pPr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B03146"/>
    <w:multiLevelType w:val="hybridMultilevel"/>
    <w:tmpl w:val="681C5E6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127503">
    <w:abstractNumId w:val="23"/>
  </w:num>
  <w:num w:numId="2" w16cid:durableId="1916090744">
    <w:abstractNumId w:val="15"/>
  </w:num>
  <w:num w:numId="3" w16cid:durableId="407653749">
    <w:abstractNumId w:val="23"/>
  </w:num>
  <w:num w:numId="4" w16cid:durableId="1140926260">
    <w:abstractNumId w:val="15"/>
  </w:num>
  <w:num w:numId="5" w16cid:durableId="1563710658">
    <w:abstractNumId w:val="23"/>
  </w:num>
  <w:num w:numId="6" w16cid:durableId="1221674597">
    <w:abstractNumId w:val="15"/>
  </w:num>
  <w:num w:numId="7" w16cid:durableId="2100249092">
    <w:abstractNumId w:val="18"/>
  </w:num>
  <w:num w:numId="8" w16cid:durableId="1742219413">
    <w:abstractNumId w:val="31"/>
  </w:num>
  <w:num w:numId="9" w16cid:durableId="1752387642">
    <w:abstractNumId w:val="14"/>
  </w:num>
  <w:num w:numId="10" w16cid:durableId="587661404">
    <w:abstractNumId w:val="13"/>
  </w:num>
  <w:num w:numId="11" w16cid:durableId="2115129860">
    <w:abstractNumId w:val="24"/>
  </w:num>
  <w:num w:numId="12" w16cid:durableId="888372608">
    <w:abstractNumId w:val="27"/>
  </w:num>
  <w:num w:numId="13" w16cid:durableId="1377584123">
    <w:abstractNumId w:val="16"/>
  </w:num>
  <w:num w:numId="14" w16cid:durableId="74860010">
    <w:abstractNumId w:val="16"/>
    <w:lvlOverride w:ilvl="0">
      <w:startOverride w:val="1"/>
    </w:lvlOverride>
  </w:num>
  <w:num w:numId="15" w16cid:durableId="348609990">
    <w:abstractNumId w:val="20"/>
  </w:num>
  <w:num w:numId="16" w16cid:durableId="1725443938">
    <w:abstractNumId w:val="29"/>
  </w:num>
  <w:num w:numId="17" w16cid:durableId="1860318410">
    <w:abstractNumId w:val="30"/>
  </w:num>
  <w:num w:numId="18" w16cid:durableId="1075709663">
    <w:abstractNumId w:val="17"/>
  </w:num>
  <w:num w:numId="19" w16cid:durableId="1705590259">
    <w:abstractNumId w:val="20"/>
    <w:lvlOverride w:ilvl="0">
      <w:lvl w:ilvl="0">
        <w:start w:val="1"/>
        <w:numFmt w:val="decimal"/>
        <w:pStyle w:val="Heading1"/>
        <w:lvlText w:val="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0" w16cid:durableId="1448281529">
    <w:abstractNumId w:val="20"/>
  </w:num>
  <w:num w:numId="21" w16cid:durableId="1166483133">
    <w:abstractNumId w:val="20"/>
  </w:num>
  <w:num w:numId="22" w16cid:durableId="1475024564">
    <w:abstractNumId w:val="20"/>
    <w:lvlOverride w:ilvl="0">
      <w:lvl w:ilvl="0">
        <w:start w:val="1"/>
        <w:numFmt w:val="decimal"/>
        <w:pStyle w:val="Heading1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."/>
        <w:lvlJc w:val="left"/>
        <w:pPr>
          <w:tabs>
            <w:tab w:val="num" w:pos="72"/>
          </w:tabs>
          <w:ind w:left="0" w:firstLine="0"/>
        </w:pPr>
        <w:rPr>
          <w:rFonts w:hint="default"/>
          <w:sz w:val="24"/>
          <w:szCs w:val="36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0" w:firstLine="0"/>
        </w:pPr>
        <w:rPr>
          <w:rFonts w:hint="default"/>
        </w:rPr>
      </w:lvl>
    </w:lvlOverride>
  </w:num>
  <w:num w:numId="23" w16cid:durableId="571237428">
    <w:abstractNumId w:val="26"/>
  </w:num>
  <w:num w:numId="24" w16cid:durableId="1729374820">
    <w:abstractNumId w:val="9"/>
  </w:num>
  <w:num w:numId="25" w16cid:durableId="1777362204">
    <w:abstractNumId w:val="7"/>
  </w:num>
  <w:num w:numId="26" w16cid:durableId="672299888">
    <w:abstractNumId w:val="6"/>
  </w:num>
  <w:num w:numId="27" w16cid:durableId="126243290">
    <w:abstractNumId w:val="5"/>
  </w:num>
  <w:num w:numId="28" w16cid:durableId="1701198054">
    <w:abstractNumId w:val="4"/>
  </w:num>
  <w:num w:numId="29" w16cid:durableId="1016535638">
    <w:abstractNumId w:val="8"/>
  </w:num>
  <w:num w:numId="30" w16cid:durableId="1272662770">
    <w:abstractNumId w:val="3"/>
  </w:num>
  <w:num w:numId="31" w16cid:durableId="1185363360">
    <w:abstractNumId w:val="2"/>
  </w:num>
  <w:num w:numId="32" w16cid:durableId="1513758542">
    <w:abstractNumId w:val="1"/>
  </w:num>
  <w:num w:numId="33" w16cid:durableId="1790860262">
    <w:abstractNumId w:val="0"/>
  </w:num>
  <w:num w:numId="34" w16cid:durableId="7802197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8007070">
    <w:abstractNumId w:val="19"/>
    <w:lvlOverride w:ilvl="0">
      <w:startOverride w:val="1"/>
    </w:lvlOverride>
  </w:num>
  <w:num w:numId="36" w16cid:durableId="1614701665">
    <w:abstractNumId w:val="22"/>
  </w:num>
  <w:num w:numId="37" w16cid:durableId="852303945">
    <w:abstractNumId w:val="10"/>
  </w:num>
  <w:num w:numId="38" w16cid:durableId="1126774120">
    <w:abstractNumId w:val="12"/>
  </w:num>
  <w:num w:numId="39" w16cid:durableId="377970344">
    <w:abstractNumId w:val="28"/>
  </w:num>
  <w:num w:numId="40" w16cid:durableId="1159348061">
    <w:abstractNumId w:val="11"/>
  </w:num>
  <w:num w:numId="41" w16cid:durableId="211879574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31565"/>
    <w:rsid w:val="00063BDB"/>
    <w:rsid w:val="00081CEF"/>
    <w:rsid w:val="000D12ED"/>
    <w:rsid w:val="000D733E"/>
    <w:rsid w:val="000D7F24"/>
    <w:rsid w:val="000E73C0"/>
    <w:rsid w:val="000F3CF8"/>
    <w:rsid w:val="00104A87"/>
    <w:rsid w:val="00106546"/>
    <w:rsid w:val="00107319"/>
    <w:rsid w:val="00161C5E"/>
    <w:rsid w:val="00162461"/>
    <w:rsid w:val="001703D5"/>
    <w:rsid w:val="0017683D"/>
    <w:rsid w:val="00184FBB"/>
    <w:rsid w:val="00187135"/>
    <w:rsid w:val="001D45CB"/>
    <w:rsid w:val="001E2B12"/>
    <w:rsid w:val="002109B1"/>
    <w:rsid w:val="00220AE0"/>
    <w:rsid w:val="00230FC6"/>
    <w:rsid w:val="00232923"/>
    <w:rsid w:val="0025085B"/>
    <w:rsid w:val="00257D04"/>
    <w:rsid w:val="00271178"/>
    <w:rsid w:val="00286DAE"/>
    <w:rsid w:val="002A1562"/>
    <w:rsid w:val="002A4F1E"/>
    <w:rsid w:val="002C6D70"/>
    <w:rsid w:val="002D637F"/>
    <w:rsid w:val="002D7563"/>
    <w:rsid w:val="002E20F9"/>
    <w:rsid w:val="002F22A2"/>
    <w:rsid w:val="0032284D"/>
    <w:rsid w:val="00342441"/>
    <w:rsid w:val="00351E87"/>
    <w:rsid w:val="003823AF"/>
    <w:rsid w:val="003C4F42"/>
    <w:rsid w:val="003C564E"/>
    <w:rsid w:val="003D4069"/>
    <w:rsid w:val="003D514A"/>
    <w:rsid w:val="003E5945"/>
    <w:rsid w:val="0041247B"/>
    <w:rsid w:val="004171EB"/>
    <w:rsid w:val="004176AD"/>
    <w:rsid w:val="004262C1"/>
    <w:rsid w:val="0044052D"/>
    <w:rsid w:val="0044425F"/>
    <w:rsid w:val="004450D3"/>
    <w:rsid w:val="00457898"/>
    <w:rsid w:val="00457A45"/>
    <w:rsid w:val="004601D4"/>
    <w:rsid w:val="00477E9B"/>
    <w:rsid w:val="00495F1C"/>
    <w:rsid w:val="00497C18"/>
    <w:rsid w:val="004A7982"/>
    <w:rsid w:val="004B0153"/>
    <w:rsid w:val="004C00AB"/>
    <w:rsid w:val="004C52E7"/>
    <w:rsid w:val="004F7761"/>
    <w:rsid w:val="00500777"/>
    <w:rsid w:val="00503992"/>
    <w:rsid w:val="0051731A"/>
    <w:rsid w:val="00535142"/>
    <w:rsid w:val="005440CB"/>
    <w:rsid w:val="00553292"/>
    <w:rsid w:val="00570095"/>
    <w:rsid w:val="00570206"/>
    <w:rsid w:val="005B2467"/>
    <w:rsid w:val="005C7416"/>
    <w:rsid w:val="005E35CB"/>
    <w:rsid w:val="005E7485"/>
    <w:rsid w:val="006140E6"/>
    <w:rsid w:val="00635CF9"/>
    <w:rsid w:val="00640F66"/>
    <w:rsid w:val="00640F89"/>
    <w:rsid w:val="00651CED"/>
    <w:rsid w:val="0065427D"/>
    <w:rsid w:val="0066157D"/>
    <w:rsid w:val="00675706"/>
    <w:rsid w:val="0068164B"/>
    <w:rsid w:val="006A1F2B"/>
    <w:rsid w:val="006A2AFC"/>
    <w:rsid w:val="006C6BCD"/>
    <w:rsid w:val="006E3521"/>
    <w:rsid w:val="00701B37"/>
    <w:rsid w:val="00707867"/>
    <w:rsid w:val="00712696"/>
    <w:rsid w:val="00731D11"/>
    <w:rsid w:val="0074050E"/>
    <w:rsid w:val="007460A2"/>
    <w:rsid w:val="007478A9"/>
    <w:rsid w:val="007641CD"/>
    <w:rsid w:val="00767C7B"/>
    <w:rsid w:val="00770712"/>
    <w:rsid w:val="007849E7"/>
    <w:rsid w:val="00784A66"/>
    <w:rsid w:val="00795F8B"/>
    <w:rsid w:val="007A0EE3"/>
    <w:rsid w:val="007A4664"/>
    <w:rsid w:val="007A4B9F"/>
    <w:rsid w:val="007B53FA"/>
    <w:rsid w:val="007E02DD"/>
    <w:rsid w:val="008125B7"/>
    <w:rsid w:val="008128F8"/>
    <w:rsid w:val="008529E5"/>
    <w:rsid w:val="00872696"/>
    <w:rsid w:val="0088073C"/>
    <w:rsid w:val="008B2301"/>
    <w:rsid w:val="008E1504"/>
    <w:rsid w:val="008F04FE"/>
    <w:rsid w:val="00903603"/>
    <w:rsid w:val="00906A17"/>
    <w:rsid w:val="00917423"/>
    <w:rsid w:val="00922025"/>
    <w:rsid w:val="009610C7"/>
    <w:rsid w:val="00967C73"/>
    <w:rsid w:val="009911FD"/>
    <w:rsid w:val="009A0C1C"/>
    <w:rsid w:val="009A2D75"/>
    <w:rsid w:val="009D427B"/>
    <w:rsid w:val="009E50C6"/>
    <w:rsid w:val="009F10B7"/>
    <w:rsid w:val="00A02924"/>
    <w:rsid w:val="00A074F1"/>
    <w:rsid w:val="00A1603E"/>
    <w:rsid w:val="00A4106B"/>
    <w:rsid w:val="00A432B1"/>
    <w:rsid w:val="00A62A10"/>
    <w:rsid w:val="00A63C0A"/>
    <w:rsid w:val="00A77135"/>
    <w:rsid w:val="00A816BF"/>
    <w:rsid w:val="00A9321F"/>
    <w:rsid w:val="00A9484F"/>
    <w:rsid w:val="00A94E31"/>
    <w:rsid w:val="00AB77E2"/>
    <w:rsid w:val="00AE5EA5"/>
    <w:rsid w:val="00AE66F6"/>
    <w:rsid w:val="00AF46CA"/>
    <w:rsid w:val="00B00D65"/>
    <w:rsid w:val="00B25815"/>
    <w:rsid w:val="00B35A7E"/>
    <w:rsid w:val="00B450BB"/>
    <w:rsid w:val="00B50E21"/>
    <w:rsid w:val="00B56BD1"/>
    <w:rsid w:val="00B74B66"/>
    <w:rsid w:val="00B82705"/>
    <w:rsid w:val="00B8381D"/>
    <w:rsid w:val="00B86E26"/>
    <w:rsid w:val="00BF5281"/>
    <w:rsid w:val="00C10919"/>
    <w:rsid w:val="00C22067"/>
    <w:rsid w:val="00C46A7C"/>
    <w:rsid w:val="00C674AB"/>
    <w:rsid w:val="00C82562"/>
    <w:rsid w:val="00C862CF"/>
    <w:rsid w:val="00C9209D"/>
    <w:rsid w:val="00C96A25"/>
    <w:rsid w:val="00CA271A"/>
    <w:rsid w:val="00CA3026"/>
    <w:rsid w:val="00CA3771"/>
    <w:rsid w:val="00CB04B7"/>
    <w:rsid w:val="00CB1A4E"/>
    <w:rsid w:val="00CB33AA"/>
    <w:rsid w:val="00CC2FE6"/>
    <w:rsid w:val="00CE079E"/>
    <w:rsid w:val="00CE29C5"/>
    <w:rsid w:val="00CF1779"/>
    <w:rsid w:val="00D02692"/>
    <w:rsid w:val="00D07F24"/>
    <w:rsid w:val="00D118CC"/>
    <w:rsid w:val="00D138D6"/>
    <w:rsid w:val="00D350F7"/>
    <w:rsid w:val="00D35406"/>
    <w:rsid w:val="00D44340"/>
    <w:rsid w:val="00D77210"/>
    <w:rsid w:val="00D9650A"/>
    <w:rsid w:val="00DB2B82"/>
    <w:rsid w:val="00DB4315"/>
    <w:rsid w:val="00DB72F5"/>
    <w:rsid w:val="00DE46D4"/>
    <w:rsid w:val="00E25666"/>
    <w:rsid w:val="00E456FA"/>
    <w:rsid w:val="00E61DE2"/>
    <w:rsid w:val="00E7176A"/>
    <w:rsid w:val="00E91D07"/>
    <w:rsid w:val="00EB34DE"/>
    <w:rsid w:val="00EC53D6"/>
    <w:rsid w:val="00F1267C"/>
    <w:rsid w:val="00F25FEE"/>
    <w:rsid w:val="00F47A45"/>
    <w:rsid w:val="00F609B3"/>
    <w:rsid w:val="00F61D5F"/>
    <w:rsid w:val="00F67034"/>
    <w:rsid w:val="00F71AF3"/>
    <w:rsid w:val="00F74467"/>
    <w:rsid w:val="00F921A8"/>
    <w:rsid w:val="00F924B6"/>
    <w:rsid w:val="00FD5694"/>
    <w:rsid w:val="00FF0E0F"/>
    <w:rsid w:val="00FF1D7E"/>
    <w:rsid w:val="00FF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CE2062"/>
  <w15:docId w15:val="{8D0F30B1-83B5-4AB8-BF70-E18291FFC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484F"/>
    <w:pPr>
      <w:keepNext/>
      <w:keepLines/>
      <w:numPr>
        <w:numId w:val="21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C6BCD"/>
    <w:pPr>
      <w:keepNext/>
      <w:keepLines/>
      <w:numPr>
        <w:ilvl w:val="1"/>
        <w:numId w:val="21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484F"/>
    <w:pPr>
      <w:keepNext/>
      <w:keepLines/>
      <w:numPr>
        <w:ilvl w:val="2"/>
        <w:numId w:val="21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66F6"/>
    <w:pPr>
      <w:keepNext/>
      <w:keepLines/>
      <w:numPr>
        <w:ilvl w:val="3"/>
        <w:numId w:val="21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E66F6"/>
    <w:pPr>
      <w:keepNext/>
      <w:keepLines/>
      <w:numPr>
        <w:ilvl w:val="4"/>
        <w:numId w:val="21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E66F6"/>
    <w:pPr>
      <w:keepNext/>
      <w:keepLines/>
      <w:numPr>
        <w:ilvl w:val="5"/>
        <w:numId w:val="21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E66F6"/>
    <w:pPr>
      <w:keepNext/>
      <w:keepLines/>
      <w:numPr>
        <w:ilvl w:val="6"/>
        <w:numId w:val="2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E66F6"/>
    <w:pPr>
      <w:keepNext/>
      <w:keepLines/>
      <w:numPr>
        <w:ilvl w:val="7"/>
        <w:numId w:val="21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AE66F6"/>
    <w:pPr>
      <w:keepNext/>
      <w:keepLines/>
      <w:numPr>
        <w:ilvl w:val="8"/>
        <w:numId w:val="21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5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6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Heading1Char">
    <w:name w:val="Heading 1 Char"/>
    <w:basedOn w:val="DefaultParagraphFont"/>
    <w:link w:val="Heading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Heading2Char">
    <w:name w:val="Heading 2 Char"/>
    <w:basedOn w:val="DefaultParagraphFont"/>
    <w:link w:val="Heading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TOC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Footer">
    <w:name w:val="footer"/>
    <w:basedOn w:val="Normal"/>
    <w:link w:val="FooterCha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PageNumber">
    <w:name w:val="page number"/>
    <w:basedOn w:val="DefaultParagraphFont"/>
    <w:rsid w:val="00AE66F6"/>
  </w:style>
  <w:style w:type="paragraph" w:styleId="Title">
    <w:name w:val="Title"/>
    <w:basedOn w:val="Normal"/>
    <w:next w:val="Normal"/>
    <w:link w:val="TitleCha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yperlink">
    <w:name w:val="Hyperlink"/>
    <w:uiPriority w:val="99"/>
    <w:rsid w:val="00AE66F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E66F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AE66F6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AE66F6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DefaultParagraphFont"/>
    <w:rsid w:val="00AE66F6"/>
  </w:style>
  <w:style w:type="character" w:customStyle="1" w:styleId="Heading3Char">
    <w:name w:val="Heading 3 Char"/>
    <w:basedOn w:val="DefaultParagraphFont"/>
    <w:link w:val="Heading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E66F6"/>
    <w:rPr>
      <w:rFonts w:asciiTheme="majorHAnsi" w:eastAsiaTheme="majorEastAsia" w:hAnsiTheme="majorHAnsi" w:cstheme="majorBidi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rsid w:val="00AE66F6"/>
    <w:rPr>
      <w:rFonts w:asciiTheme="majorHAnsi" w:eastAsiaTheme="majorEastAsia" w:hAnsiTheme="majorHAnsi" w:cstheme="majorBidi"/>
      <w:color w:val="44546A" w:themeColor="text2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  <w:sz w:val="22"/>
    </w:rPr>
  </w:style>
  <w:style w:type="character" w:customStyle="1" w:styleId="Heading9Char">
    <w:name w:val="Heading 9 Char"/>
    <w:basedOn w:val="DefaultParagraphFont"/>
    <w:link w:val="Heading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  <w:sz w:val="22"/>
    </w:rPr>
  </w:style>
  <w:style w:type="paragraph" w:styleId="Header">
    <w:name w:val="header"/>
    <w:basedOn w:val="Normal"/>
    <w:link w:val="HeaderCha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Caption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Strong">
    <w:name w:val="Strong"/>
    <w:basedOn w:val="DefaultParagraphFont"/>
    <w:uiPriority w:val="22"/>
    <w:qFormat/>
    <w:rsid w:val="00AE66F6"/>
    <w:rPr>
      <w:b/>
      <w:bCs/>
    </w:rPr>
  </w:style>
  <w:style w:type="character" w:styleId="Emphasis">
    <w:name w:val="Emphasis"/>
    <w:basedOn w:val="DefaultParagraphFont"/>
    <w:uiPriority w:val="20"/>
    <w:qFormat/>
    <w:rsid w:val="00AE66F6"/>
    <w:rPr>
      <w:i/>
      <w:iCs/>
    </w:rPr>
  </w:style>
  <w:style w:type="paragraph" w:styleId="NoSpacing">
    <w:name w:val="No Spacing"/>
    <w:link w:val="NoSpacingChar"/>
    <w:uiPriority w:val="1"/>
    <w:qFormat/>
    <w:rsid w:val="00AE66F6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E66F6"/>
    <w:rPr>
      <w:rFonts w:asciiTheme="minorHAnsi" w:eastAsiaTheme="minorEastAsia" w:hAnsiTheme="minorHAnsi" w:cstheme="minorBidi"/>
    </w:rPr>
  </w:style>
  <w:style w:type="paragraph" w:styleId="Quote">
    <w:name w:val="Quote"/>
    <w:basedOn w:val="Normal"/>
    <w:next w:val="Normal"/>
    <w:link w:val="QuoteCha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AE66F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AE66F6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TableofFigur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CommentText">
    <w:name w:val="annotation text"/>
    <w:basedOn w:val="Normal"/>
    <w:link w:val="CommentTextCha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0BB"/>
    <w:rPr>
      <w:rFonts w:ascii="Calibri" w:eastAsia="Calibri" w:hAnsi="Calibri" w:cs="Times New Roman"/>
    </w:rPr>
  </w:style>
  <w:style w:type="character" w:customStyle="1" w:styleId="ListParagraphChar">
    <w:name w:val="List Paragraph Char"/>
    <w:link w:val="ListParagraph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FollowedHyperlink">
    <w:name w:val="FollowedHyperlink"/>
    <w:basedOn w:val="DefaultParagraphFont"/>
    <w:uiPriority w:val="99"/>
    <w:unhideWhenUsed/>
    <w:rsid w:val="005B2467"/>
    <w:rPr>
      <w:color w:val="954F72" w:themeColor="followedHyperlink"/>
      <w:u w:val="single"/>
    </w:rPr>
  </w:style>
  <w:style w:type="paragraph" w:styleId="TOC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CommentReference">
    <w:name w:val="annotation reference"/>
    <w:uiPriority w:val="99"/>
    <w:rsid w:val="00DB72F5"/>
    <w:rPr>
      <w:rFonts w:cs="Times New Roman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72F5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CommentSubjectChar">
    <w:name w:val="Comment Subject Char"/>
    <w:basedOn w:val="CommentTextChar"/>
    <w:link w:val="CommentSubject"/>
    <w:semiHidden/>
    <w:rsid w:val="00DB72F5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DB72F5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DB72F5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PlaceholderText">
    <w:name w:val="Placeholder Text"/>
    <w:basedOn w:val="DefaultParagraphFont"/>
    <w:uiPriority w:val="99"/>
    <w:semiHidden/>
    <w:rsid w:val="00DB72F5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72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72F5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uiPriority w:val="99"/>
    <w:unhideWhenUsed/>
    <w:rsid w:val="00DB72F5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Index2">
    <w:name w:val="index 2"/>
    <w:basedOn w:val="Normal"/>
    <w:next w:val="Normal"/>
    <w:autoRedefine/>
    <w:uiPriority w:val="99"/>
    <w:unhideWhenUsed/>
    <w:rsid w:val="00DB72F5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3">
    <w:name w:val="index 3"/>
    <w:basedOn w:val="Normal"/>
    <w:next w:val="Normal"/>
    <w:autoRedefine/>
    <w:uiPriority w:val="99"/>
    <w:unhideWhenUsed/>
    <w:rsid w:val="00DB72F5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4">
    <w:name w:val="index 4"/>
    <w:basedOn w:val="Normal"/>
    <w:next w:val="Normal"/>
    <w:autoRedefine/>
    <w:uiPriority w:val="99"/>
    <w:unhideWhenUsed/>
    <w:rsid w:val="00DB72F5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5">
    <w:name w:val="index 5"/>
    <w:basedOn w:val="Normal"/>
    <w:next w:val="Normal"/>
    <w:autoRedefine/>
    <w:uiPriority w:val="99"/>
    <w:unhideWhenUsed/>
    <w:rsid w:val="00DB72F5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6">
    <w:name w:val="index 6"/>
    <w:basedOn w:val="Normal"/>
    <w:next w:val="Normal"/>
    <w:autoRedefine/>
    <w:uiPriority w:val="99"/>
    <w:unhideWhenUsed/>
    <w:rsid w:val="00DB72F5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7">
    <w:name w:val="index 7"/>
    <w:basedOn w:val="Normal"/>
    <w:next w:val="Normal"/>
    <w:autoRedefine/>
    <w:uiPriority w:val="99"/>
    <w:unhideWhenUsed/>
    <w:rsid w:val="00DB72F5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8">
    <w:name w:val="index 8"/>
    <w:basedOn w:val="Normal"/>
    <w:next w:val="Normal"/>
    <w:autoRedefine/>
    <w:uiPriority w:val="99"/>
    <w:unhideWhenUsed/>
    <w:rsid w:val="00DB72F5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Index9">
    <w:name w:val="index 9"/>
    <w:basedOn w:val="Normal"/>
    <w:next w:val="Normal"/>
    <w:autoRedefine/>
    <w:uiPriority w:val="99"/>
    <w:unhideWhenUsed/>
    <w:rsid w:val="00DB72F5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ormalIndent">
    <w:name w:val="Normal Indent"/>
    <w:basedOn w:val="Normal"/>
    <w:uiPriority w:val="99"/>
    <w:unhideWhenUsed/>
    <w:rsid w:val="00DB72F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FootnoteText">
    <w:name w:val="footnote text"/>
    <w:basedOn w:val="Normal"/>
    <w:link w:val="FootnoteText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IndexHeading">
    <w:name w:val="index heading"/>
    <w:basedOn w:val="Normal"/>
    <w:next w:val="ndiceremissivo11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EnvelopeAddress">
    <w:name w:val="envelope address"/>
    <w:basedOn w:val="Normal"/>
    <w:uiPriority w:val="99"/>
    <w:unhideWhenUsed/>
    <w:rsid w:val="00DB72F5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EnvelopeReturn">
    <w:name w:val="envelope return"/>
    <w:basedOn w:val="Normal"/>
    <w:uiPriority w:val="99"/>
    <w:unhideWhenUsed/>
    <w:rsid w:val="00DB72F5"/>
    <w:pPr>
      <w:spacing w:after="0" w:line="240" w:lineRule="auto"/>
    </w:pPr>
    <w:rPr>
      <w:rFonts w:eastAsia="Times New Roman" w:cs="Times New Roman"/>
      <w:lang w:val="en-US"/>
    </w:rPr>
  </w:style>
  <w:style w:type="paragraph" w:styleId="EndnoteText">
    <w:name w:val="endnote text"/>
    <w:basedOn w:val="Normal"/>
    <w:link w:val="EndnoteText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DB72F5"/>
    <w:rPr>
      <w:rFonts w:ascii="Times New Roman" w:eastAsia="Times New Roman" w:hAnsi="Times New Roman" w:cs="Times New Roman"/>
      <w:lang w:val="en-US"/>
    </w:rPr>
  </w:style>
  <w:style w:type="paragraph" w:styleId="TableofAuthorities">
    <w:name w:val="table of authorities"/>
    <w:basedOn w:val="Normal"/>
    <w:next w:val="Normal"/>
    <w:uiPriority w:val="99"/>
    <w:unhideWhenUsed/>
    <w:rsid w:val="00DB72F5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MacroText">
    <w:name w:val="macro"/>
    <w:link w:val="MacroTextChar"/>
    <w:uiPriority w:val="99"/>
    <w:unhideWhenUsed/>
    <w:rsid w:val="00DB72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styleId="TOAHeading">
    <w:name w:val="toa heading"/>
    <w:basedOn w:val="Normal"/>
    <w:next w:val="Normal"/>
    <w:uiPriority w:val="99"/>
    <w:unhideWhenUsed/>
    <w:rsid w:val="00DB72F5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">
    <w:name w:val="List"/>
    <w:basedOn w:val="Normal"/>
    <w:uiPriority w:val="99"/>
    <w:unhideWhenUsed/>
    <w:rsid w:val="00DB72F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">
    <w:name w:val="List Bullet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">
    <w:name w:val="List Number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2">
    <w:name w:val="List 2"/>
    <w:basedOn w:val="Normal"/>
    <w:uiPriority w:val="99"/>
    <w:unhideWhenUsed/>
    <w:rsid w:val="00DB72F5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3">
    <w:name w:val="List 3"/>
    <w:basedOn w:val="Normal"/>
    <w:uiPriority w:val="99"/>
    <w:unhideWhenUsed/>
    <w:rsid w:val="00DB72F5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4">
    <w:name w:val="List 4"/>
    <w:basedOn w:val="Normal"/>
    <w:uiPriority w:val="99"/>
    <w:unhideWhenUsed/>
    <w:rsid w:val="00DB72F5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5">
    <w:name w:val="List 5"/>
    <w:basedOn w:val="Normal"/>
    <w:uiPriority w:val="99"/>
    <w:unhideWhenUsed/>
    <w:rsid w:val="00DB72F5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2">
    <w:name w:val="List Bullet 2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3">
    <w:name w:val="List Bullet 3"/>
    <w:basedOn w:val="Normal"/>
    <w:autoRedefine/>
    <w:uiPriority w:val="99"/>
    <w:unhideWhenUsed/>
    <w:rsid w:val="00DB72F5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4">
    <w:name w:val="List Bullet 4"/>
    <w:basedOn w:val="Normal"/>
    <w:autoRedefine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Bullet5">
    <w:name w:val="List Bullet 5"/>
    <w:basedOn w:val="Normal"/>
    <w:autoRedefine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2">
    <w:name w:val="List Number 2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3">
    <w:name w:val="List Number 3"/>
    <w:basedOn w:val="Normal"/>
    <w:uiPriority w:val="99"/>
    <w:unhideWhenUsed/>
    <w:rsid w:val="00DB72F5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4">
    <w:name w:val="List Number 4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Number5">
    <w:name w:val="List Number 5"/>
    <w:basedOn w:val="Normal"/>
    <w:uiPriority w:val="99"/>
    <w:unhideWhenUsed/>
    <w:rsid w:val="00DB72F5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Closing">
    <w:name w:val="Closing"/>
    <w:basedOn w:val="Normal"/>
    <w:link w:val="ClosingCha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losingChar">
    <w:name w:val="Closing Char"/>
    <w:basedOn w:val="DefaultParagraphFont"/>
    <w:link w:val="Closing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Signature">
    <w:name w:val="Signature"/>
    <w:basedOn w:val="Normal"/>
    <w:link w:val="SignatureChar"/>
    <w:uiPriority w:val="99"/>
    <w:unhideWhenUsed/>
    <w:rsid w:val="00DB72F5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SignatureChar">
    <w:name w:val="Signature Char"/>
    <w:basedOn w:val="DefaultParagraphFont"/>
    <w:link w:val="Signature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B72F5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DB72F5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Continue">
    <w:name w:val="List Continue"/>
    <w:basedOn w:val="Normal"/>
    <w:uiPriority w:val="99"/>
    <w:unhideWhenUsed/>
    <w:rsid w:val="00DB72F5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Continue2">
    <w:name w:val="List Continue 2"/>
    <w:basedOn w:val="Normal"/>
    <w:uiPriority w:val="99"/>
    <w:unhideWhenUsed/>
    <w:rsid w:val="00DB72F5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Continue3">
    <w:name w:val="List Continue 3"/>
    <w:basedOn w:val="Normal"/>
    <w:uiPriority w:val="99"/>
    <w:unhideWhenUsed/>
    <w:rsid w:val="00DB72F5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Continue4">
    <w:name w:val="List Continue 4"/>
    <w:basedOn w:val="Normal"/>
    <w:uiPriority w:val="99"/>
    <w:unhideWhenUsed/>
    <w:rsid w:val="00DB72F5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Continue5">
    <w:name w:val="List Continue 5"/>
    <w:basedOn w:val="Normal"/>
    <w:uiPriority w:val="99"/>
    <w:unhideWhenUsed/>
    <w:rsid w:val="00DB72F5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MessageHeader">
    <w:name w:val="Message Header"/>
    <w:basedOn w:val="Normal"/>
    <w:link w:val="MessageHeaderChar"/>
    <w:uiPriority w:val="99"/>
    <w:unhideWhenUsed/>
    <w:rsid w:val="00DB72F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B72F5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eChar">
    <w:name w:val="Date Char"/>
    <w:basedOn w:val="DefaultParagraphFont"/>
    <w:link w:val="Date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DB72F5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BodyText2">
    <w:name w:val="Body Text 2"/>
    <w:basedOn w:val="Normal"/>
    <w:link w:val="BodyText2Char"/>
    <w:uiPriority w:val="99"/>
    <w:unhideWhenUsed/>
    <w:rsid w:val="00DB72F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BodyText3">
    <w:name w:val="Body Text 3"/>
    <w:basedOn w:val="Normal"/>
    <w:link w:val="BodyText3Char"/>
    <w:uiPriority w:val="99"/>
    <w:unhideWhenUsed/>
    <w:rsid w:val="00DB72F5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DB72F5"/>
    <w:rPr>
      <w:rFonts w:ascii="Arial" w:eastAsia="Times New Roman" w:hAnsi="Arial" w:cs="Times New Roman"/>
      <w:b/>
      <w:smallCaps/>
      <w:sz w:val="16"/>
      <w:lang w:val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B72F5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72F5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72F5"/>
    <w:rPr>
      <w:rFonts w:ascii="Times New Roman" w:eastAsia="Times New Roman" w:hAnsi="Times New Roman" w:cs="Times New Roman"/>
      <w:sz w:val="18"/>
      <w:lang w:val="en-US"/>
    </w:rPr>
  </w:style>
  <w:style w:type="paragraph" w:styleId="BlockText">
    <w:name w:val="Block Text"/>
    <w:basedOn w:val="Normal"/>
    <w:uiPriority w:val="99"/>
    <w:unhideWhenUsed/>
    <w:rsid w:val="00DB72F5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sid w:val="00DB72F5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DB72F5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B72F5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B72F5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DB72F5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">
    <w:name w:val="Título3"/>
    <w:rsid w:val="00DB72F5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DB72F5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DB72F5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DB72F5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">
    <w:name w:val="Body Text First Indent"/>
    <w:basedOn w:val="Corpodetexto1"/>
    <w:link w:val="BodyTextFirstIndentChar"/>
    <w:uiPriority w:val="99"/>
    <w:unhideWhenUsed/>
    <w:rsid w:val="00DB72F5"/>
    <w:pPr>
      <w:spacing w:before="0" w:beforeAutospacing="0" w:after="120" w:afterAutospacing="0"/>
      <w:ind w:firstLine="210"/>
    </w:pPr>
    <w:rPr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B72F5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DB72F5"/>
    <w:pPr>
      <w:numPr>
        <w:numId w:val="41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DB72F5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DB72F5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DB72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FirstIndent2">
    <w:name w:val="Body Text First Indent 2"/>
    <w:basedOn w:val="Avanodecorpodetexto1"/>
    <w:link w:val="BodyTextFirstIndent2Char"/>
    <w:uiPriority w:val="99"/>
    <w:unhideWhenUsed/>
    <w:rsid w:val="00DB72F5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B72F5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header" Target="header3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6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5.xml"/><Relationship Id="rId27" Type="http://schemas.openxmlformats.org/officeDocument/2006/relationships/footer" Target="footer7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f84063a474b68a05027e7a77de2f8f0c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37ae4dfd3d691653ff87ac55b6fb97e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BCAE96-D422-4C00-99F2-D6BC734F9E0A}"/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3975ddcd-11ce-41ff-a917-1326d02ef6bd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e9aa198f-3527-4b2d-be02-f86f9b70056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64</TotalTime>
  <Pages>6</Pages>
  <Words>643</Words>
  <Characters>3666</Characters>
  <Application>Microsoft Office Word</Application>
  <DocSecurity>0</DocSecurity>
  <Lines>30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4301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creator>AT - Autoridade Tributária e Aduaneira</dc:creator>
  <cp:lastModifiedBy>Tania Manuela Carvalho Pereira</cp:lastModifiedBy>
  <cp:revision>76</cp:revision>
  <cp:lastPrinted>2018-04-12T08:26:00Z</cp:lastPrinted>
  <dcterms:created xsi:type="dcterms:W3CDTF">2023-02-02T09:29:00Z</dcterms:created>
  <dcterms:modified xsi:type="dcterms:W3CDTF">2025-06-24T09:41:00Z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1.1</vt:lpwstr>
  </property>
  <property fmtid="{D5CDD505-2E9C-101B-9397-08002B2CF9AE}" pid="13" name="data">
    <vt:lpwstr>01-03-2023</vt:lpwstr>
  </property>
  <property fmtid="{D5CDD505-2E9C-101B-9397-08002B2CF9AE}" pid="14" name="NomeManual">
    <vt:lpwstr>Guia XML - Mensagem CC410A v1.1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</Properties>
</file>